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5563D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C1A4271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sz w:val="40"/>
          <w:szCs w:val="40"/>
          <w:u w:val="single"/>
          <w:rtl/>
          <w:lang w:bidi="fa-IR"/>
        </w:rPr>
        <w:t>تایپ سوالات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4673D28D" w14:textId="77777777" w:rsidR="00C45620" w:rsidRPr="000B16F6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bookmarkStart w:id="0" w:name="_GoBack"/>
    </w:p>
    <w:p w14:paraId="64613B78" w14:textId="77777777" w:rsidR="00ED5B61" w:rsidRPr="000B16F6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 w:rsidRPr="000B16F6">
        <w:rPr>
          <w:rStyle w:val="StyleComplexNazanin"/>
          <w:rFonts w:asciiTheme="majorBidi" w:hAnsiTheme="majorBidi" w:cs="B Nazanin"/>
          <w:lang w:bidi="fa-IR"/>
        </w:rPr>
        <w:t>word</w:t>
      </w: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0133590B" w14:textId="77777777" w:rsidR="00ED5B61" w:rsidRPr="000B16F6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29EBA46F" w14:textId="77777777" w:rsidR="00ED5B61" w:rsidRPr="000B16F6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500FFAF6" w14:textId="77777777" w:rsidR="00ED5B61" w:rsidRPr="000B16F6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101B7D09" w14:textId="77777777" w:rsidR="00ED5B61" w:rsidRPr="000B16F6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 w:rsidRPr="000B16F6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09986CFB" w14:textId="77777777" w:rsidR="009B24FF" w:rsidRPr="000B16F6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0B16F6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3799A131" w14:textId="77777777" w:rsidR="009B24FF" w:rsidRPr="000B16F6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0B16F6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 w:rsidRPr="000B16F6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1BC99DA2" w14:textId="77777777" w:rsidR="00374FD1" w:rsidRPr="000B16F6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20B1189C" w14:textId="2BA7C612" w:rsidR="007E0865" w:rsidRPr="000B16F6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0B16F6"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  <w:r w:rsidR="00CE529F" w:rsidRPr="000B16F6">
        <w:rPr>
          <w:rStyle w:val="StyleComplexNazanin"/>
          <w:rFonts w:asciiTheme="majorBidi" w:hAnsiTheme="majorBidi" w:cs="B Nazanin" w:hint="cs"/>
          <w:rtl/>
          <w:lang w:bidi="fa-IR"/>
        </w:rPr>
        <w:t>.</w:t>
      </w:r>
    </w:p>
    <w:p w14:paraId="4509DA75" w14:textId="77777777" w:rsidR="00ED5B61" w:rsidRPr="000B16F6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260EA6C7" w14:textId="77777777" w:rsidR="009B24FF" w:rsidRPr="000B16F6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 w:rsidRPr="000B16F6"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0B16F6" w14:paraId="0837F334" w14:textId="77777777" w:rsidTr="00AE071F">
        <w:trPr>
          <w:cantSplit/>
        </w:trPr>
        <w:tc>
          <w:tcPr>
            <w:tcW w:w="794" w:type="dxa"/>
          </w:tcPr>
          <w:p w14:paraId="1B20E5D4" w14:textId="77777777" w:rsidR="00847B11" w:rsidRPr="000B16F6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1DBF12" w14:textId="1461B873" w:rsidR="00847B11" w:rsidRPr="000B16F6" w:rsidRDefault="008A1EC0" w:rsidP="00776D30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</w:t>
            </w:r>
            <w:r w:rsidR="00C45620" w:rsidRPr="000B16F6">
              <w:rPr>
                <w:rFonts w:ascii="Calibri" w:hAnsi="Calibri" w:cs="B Yagut" w:hint="cs"/>
                <w:b/>
                <w:rtl/>
              </w:rPr>
              <w:t xml:space="preserve">: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872B77" w:rsidRPr="000B16F6" w14:paraId="5DF9ABB5" w14:textId="77777777" w:rsidTr="00AE071F">
        <w:trPr>
          <w:cantSplit/>
        </w:trPr>
        <w:tc>
          <w:tcPr>
            <w:tcW w:w="794" w:type="dxa"/>
            <w:vAlign w:val="center"/>
          </w:tcPr>
          <w:p w14:paraId="6579C750" w14:textId="77777777" w:rsidR="00872B77" w:rsidRPr="000B16F6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36FAAD6" w14:textId="1E61FF19" w:rsidR="00776D30" w:rsidRPr="000B16F6" w:rsidRDefault="00E66DDA" w:rsidP="00C95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آدرس سامانه سامح کدام است؟</w:t>
            </w:r>
          </w:p>
        </w:tc>
      </w:tr>
      <w:tr w:rsidR="00AE071F" w:rsidRPr="000B16F6" w14:paraId="1D6CF01F" w14:textId="77777777" w:rsidTr="00AE071F">
        <w:trPr>
          <w:cantSplit/>
        </w:trPr>
        <w:tc>
          <w:tcPr>
            <w:tcW w:w="794" w:type="dxa"/>
          </w:tcPr>
          <w:p w14:paraId="4E3D2209" w14:textId="77777777" w:rsidR="00AE071F" w:rsidRPr="000B16F6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4F8099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053270" w14:textId="73FACC25" w:rsidR="00AE071F" w:rsidRPr="000B16F6" w:rsidRDefault="00E66DDA" w:rsidP="00E66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</w:t>
            </w:r>
            <w:r w:rsidRPr="000B16F6">
              <w:rPr>
                <w:rStyle w:val="StyleComplexNazanin"/>
                <w:rFonts w:asciiTheme="majorBidi" w:hAnsiTheme="majorBidi" w:cs="B Nazanin"/>
                <w:lang w:bidi="fa-IR"/>
              </w:rPr>
              <w:t>Sameh.behdash.ir</w:t>
            </w:r>
          </w:p>
        </w:tc>
      </w:tr>
      <w:tr w:rsidR="00AE071F" w:rsidRPr="000B16F6" w14:paraId="3BDF9655" w14:textId="77777777" w:rsidTr="00AE071F">
        <w:trPr>
          <w:cantSplit/>
        </w:trPr>
        <w:tc>
          <w:tcPr>
            <w:tcW w:w="794" w:type="dxa"/>
          </w:tcPr>
          <w:p w14:paraId="77448B6F" w14:textId="77777777" w:rsidR="00AE071F" w:rsidRPr="000B16F6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A607AE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81567B" w14:textId="51639292" w:rsidR="00AE071F" w:rsidRPr="000B16F6" w:rsidRDefault="00E66DDA" w:rsidP="00E66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lang w:bidi="fa-IR"/>
              </w:rPr>
              <w:t>Sameh.gov.ir</w:t>
            </w:r>
          </w:p>
        </w:tc>
      </w:tr>
      <w:tr w:rsidR="00AE071F" w:rsidRPr="000B16F6" w14:paraId="0B428EF5" w14:textId="77777777" w:rsidTr="00AE071F">
        <w:trPr>
          <w:cantSplit/>
        </w:trPr>
        <w:tc>
          <w:tcPr>
            <w:tcW w:w="794" w:type="dxa"/>
          </w:tcPr>
          <w:p w14:paraId="0B971911" w14:textId="77777777" w:rsidR="00AE071F" w:rsidRPr="000B16F6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96104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FBA701" w14:textId="68916066" w:rsidR="00AE071F" w:rsidRPr="000B16F6" w:rsidRDefault="00E66DDA" w:rsidP="00E66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lang w:bidi="fa-IR"/>
              </w:rPr>
              <w:t>Behdasht.sameh.gov.ir</w:t>
            </w:r>
          </w:p>
        </w:tc>
      </w:tr>
      <w:tr w:rsidR="00AE071F" w:rsidRPr="000B16F6" w14:paraId="72EF6141" w14:textId="77777777" w:rsidTr="00AE071F">
        <w:trPr>
          <w:cantSplit/>
        </w:trPr>
        <w:tc>
          <w:tcPr>
            <w:tcW w:w="794" w:type="dxa"/>
          </w:tcPr>
          <w:p w14:paraId="13730C53" w14:textId="77777777" w:rsidR="00AE071F" w:rsidRPr="000B16F6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AC82EA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27337F" w14:textId="1AA05E01" w:rsidR="00AE071F" w:rsidRPr="000B16F6" w:rsidRDefault="00E66DDA" w:rsidP="00E66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lang w:bidi="fa-IR"/>
              </w:rPr>
              <w:t>Sameh.behdasht.gov.ir</w:t>
            </w:r>
          </w:p>
        </w:tc>
      </w:tr>
      <w:tr w:rsidR="00B93860" w:rsidRPr="000B16F6" w14:paraId="093A3379" w14:textId="77777777" w:rsidTr="00AE071F">
        <w:trPr>
          <w:cantSplit/>
        </w:trPr>
        <w:tc>
          <w:tcPr>
            <w:tcW w:w="794" w:type="dxa"/>
          </w:tcPr>
          <w:p w14:paraId="6472FDD0" w14:textId="77777777" w:rsidR="00B93860" w:rsidRPr="000B16F6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7FF080" w14:textId="77777777" w:rsidR="00B93860" w:rsidRPr="000B16F6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D55BB0" w14:textId="77777777" w:rsidR="00847B11" w:rsidRPr="000B16F6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45109FBE" w14:textId="77777777" w:rsidTr="00AE071F">
        <w:trPr>
          <w:cantSplit/>
        </w:trPr>
        <w:tc>
          <w:tcPr>
            <w:tcW w:w="794" w:type="dxa"/>
          </w:tcPr>
          <w:p w14:paraId="4C2B214A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A8F01F" w14:textId="559FC7A9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4ADA4248" w14:textId="77777777" w:rsidTr="00AE071F">
        <w:trPr>
          <w:cantSplit/>
        </w:trPr>
        <w:tc>
          <w:tcPr>
            <w:tcW w:w="794" w:type="dxa"/>
            <w:vAlign w:val="center"/>
          </w:tcPr>
          <w:p w14:paraId="29CD04A1" w14:textId="77777777" w:rsidR="00DA6CEC" w:rsidRPr="000B16F6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1E9EBD8B" w14:textId="762CD187" w:rsidR="00DA6CEC" w:rsidRPr="000B16F6" w:rsidRDefault="00E66DDA" w:rsidP="00C95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کاربران عمومی  به کدام مورد دسترسی ندارند؟</w:t>
            </w:r>
          </w:p>
        </w:tc>
      </w:tr>
      <w:tr w:rsidR="00AE071F" w:rsidRPr="000B16F6" w14:paraId="74ECCF38" w14:textId="77777777" w:rsidTr="00AE071F">
        <w:trPr>
          <w:cantSplit/>
        </w:trPr>
        <w:tc>
          <w:tcPr>
            <w:tcW w:w="794" w:type="dxa"/>
          </w:tcPr>
          <w:p w14:paraId="322D9441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9D6220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CA174D" w14:textId="1C9A2650" w:rsidR="00AE071F" w:rsidRPr="000B16F6" w:rsidRDefault="00E66DDA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اطلاعات امکنه مربوط به کاربر</w:t>
            </w:r>
          </w:p>
        </w:tc>
      </w:tr>
      <w:tr w:rsidR="00AE071F" w:rsidRPr="000B16F6" w14:paraId="32406E36" w14:textId="77777777" w:rsidTr="00AE071F">
        <w:trPr>
          <w:cantSplit/>
        </w:trPr>
        <w:tc>
          <w:tcPr>
            <w:tcW w:w="794" w:type="dxa"/>
          </w:tcPr>
          <w:p w14:paraId="3BD686EA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028451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9AF1F0" w14:textId="094172F5" w:rsidR="00AE071F" w:rsidRPr="000B16F6" w:rsidRDefault="00E66DDA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درخواست صدور صلاح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</w:p>
        </w:tc>
      </w:tr>
      <w:tr w:rsidR="00AE071F" w:rsidRPr="000B16F6" w14:paraId="141DAB10" w14:textId="77777777" w:rsidTr="00AE071F">
        <w:trPr>
          <w:cantSplit/>
        </w:trPr>
        <w:tc>
          <w:tcPr>
            <w:tcW w:w="794" w:type="dxa"/>
          </w:tcPr>
          <w:p w14:paraId="6CD0E85A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6EC3A0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539F94" w14:textId="7F701B14" w:rsidR="00AE071F" w:rsidRPr="000B16F6" w:rsidRDefault="00E66DDA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ثبت نام مشاوران آزاد، مشاوران ب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مارستان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مدارس و متصد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ان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واجد شرا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</w:p>
        </w:tc>
      </w:tr>
      <w:tr w:rsidR="00AE071F" w:rsidRPr="000B16F6" w14:paraId="4B88E5F8" w14:textId="77777777" w:rsidTr="00AE071F">
        <w:trPr>
          <w:cantSplit/>
        </w:trPr>
        <w:tc>
          <w:tcPr>
            <w:tcW w:w="794" w:type="dxa"/>
          </w:tcPr>
          <w:p w14:paraId="5138446D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A5EB9A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4C6343" w14:textId="44CE652B" w:rsidR="00AE071F" w:rsidRPr="000B16F6" w:rsidRDefault="00E66DDA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اطلاعات کلیه اماکن در تقسیمات کشوری مربوطه</w:t>
            </w:r>
          </w:p>
        </w:tc>
      </w:tr>
      <w:tr w:rsidR="00A83656" w:rsidRPr="000B16F6" w14:paraId="64EC90B2" w14:textId="77777777" w:rsidTr="00AE071F">
        <w:trPr>
          <w:cantSplit/>
        </w:trPr>
        <w:tc>
          <w:tcPr>
            <w:tcW w:w="794" w:type="dxa"/>
          </w:tcPr>
          <w:p w14:paraId="5DEB32C2" w14:textId="77777777" w:rsidR="00A83656" w:rsidRPr="000B16F6" w:rsidRDefault="00A83656" w:rsidP="00A8365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072A40" w14:textId="77777777" w:rsidR="00A83656" w:rsidRPr="000B16F6" w:rsidRDefault="00A83656" w:rsidP="00A8365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77E663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759E9F1A" w14:textId="77777777" w:rsidTr="00AE071F">
        <w:trPr>
          <w:cantSplit/>
        </w:trPr>
        <w:tc>
          <w:tcPr>
            <w:tcW w:w="794" w:type="dxa"/>
          </w:tcPr>
          <w:p w14:paraId="2CCE491F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D7E5FC" w14:textId="4EFD0511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AE071F" w:rsidRPr="000B16F6" w14:paraId="4013E5BD" w14:textId="77777777" w:rsidTr="00AE071F">
        <w:trPr>
          <w:cantSplit/>
        </w:trPr>
        <w:tc>
          <w:tcPr>
            <w:tcW w:w="794" w:type="dxa"/>
            <w:vAlign w:val="center"/>
          </w:tcPr>
          <w:p w14:paraId="614AAF3E" w14:textId="77777777" w:rsidR="00AE071F" w:rsidRPr="000B16F6" w:rsidRDefault="00AE071F" w:rsidP="00AE071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3C1778B" w14:textId="3B4FB52B" w:rsidR="00AE071F" w:rsidRPr="000B16F6" w:rsidRDefault="00E66DDA" w:rsidP="00E66DD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رمز عبور 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به سامانه سامح 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م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بايست 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</w:t>
            </w:r>
          </w:p>
        </w:tc>
      </w:tr>
      <w:tr w:rsidR="00AE071F" w:rsidRPr="000B16F6" w14:paraId="1B0F0633" w14:textId="77777777" w:rsidTr="00AE071F">
        <w:trPr>
          <w:cantSplit/>
        </w:trPr>
        <w:tc>
          <w:tcPr>
            <w:tcW w:w="794" w:type="dxa"/>
          </w:tcPr>
          <w:p w14:paraId="5661601F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B164A5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6EF08C" w14:textId="75FF5A43" w:rsidR="00AE071F" w:rsidRPr="000B16F6" w:rsidRDefault="00E66DDA" w:rsidP="00E66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دارا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حداقل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هفت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کارکتر و ترک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حرف ترج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هاً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انگل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عدد باشد.</w:t>
            </w:r>
          </w:p>
        </w:tc>
      </w:tr>
      <w:tr w:rsidR="00AE071F" w:rsidRPr="000B16F6" w14:paraId="7EEBFD36" w14:textId="77777777" w:rsidTr="00AE071F">
        <w:trPr>
          <w:cantSplit/>
        </w:trPr>
        <w:tc>
          <w:tcPr>
            <w:tcW w:w="794" w:type="dxa"/>
          </w:tcPr>
          <w:p w14:paraId="2A6D961D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24AA3B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A36F27" w14:textId="2B4270B3" w:rsidR="00AE071F" w:rsidRPr="000B16F6" w:rsidRDefault="00E66DDA" w:rsidP="00E66D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دارا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حداقل هشت کارکتر و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اعداد انگلیسی باشد.</w:t>
            </w:r>
          </w:p>
        </w:tc>
      </w:tr>
      <w:tr w:rsidR="00AE071F" w:rsidRPr="000B16F6" w14:paraId="317D88BD" w14:textId="77777777" w:rsidTr="00AE071F">
        <w:trPr>
          <w:cantSplit/>
        </w:trPr>
        <w:tc>
          <w:tcPr>
            <w:tcW w:w="794" w:type="dxa"/>
          </w:tcPr>
          <w:p w14:paraId="3E5DFCD9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B9F0F7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5E0F4C" w14:textId="7A073CDE" w:rsidR="00AE071F" w:rsidRPr="000B16F6" w:rsidRDefault="00E66DDA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دارا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حداقل هشت کارکتر و ترک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حرف ترج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هاً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انگل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عدد باشد.</w:t>
            </w:r>
          </w:p>
        </w:tc>
      </w:tr>
      <w:tr w:rsidR="00AE071F" w:rsidRPr="000B16F6" w14:paraId="70D1C004" w14:textId="77777777" w:rsidTr="00AE071F">
        <w:trPr>
          <w:cantSplit/>
        </w:trPr>
        <w:tc>
          <w:tcPr>
            <w:tcW w:w="794" w:type="dxa"/>
          </w:tcPr>
          <w:p w14:paraId="37F381FE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CEC41E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467A60" w14:textId="3D7F5F7F" w:rsidR="00AE071F" w:rsidRPr="000B16F6" w:rsidRDefault="00E66DDA" w:rsidP="0092121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دارا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حداقل </w:t>
            </w:r>
            <w:r w:rsidR="0092121B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کارکتر و ترک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ب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حرف ترج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هاً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انگل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عدد باشد.</w:t>
            </w:r>
          </w:p>
        </w:tc>
      </w:tr>
      <w:tr w:rsidR="00AE071F" w:rsidRPr="000B16F6" w14:paraId="5F086C5B" w14:textId="77777777" w:rsidTr="00AE071F">
        <w:trPr>
          <w:cantSplit/>
        </w:trPr>
        <w:tc>
          <w:tcPr>
            <w:tcW w:w="794" w:type="dxa"/>
          </w:tcPr>
          <w:p w14:paraId="39C03F22" w14:textId="77777777" w:rsidR="00AE071F" w:rsidRPr="000B16F6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42C190" w14:textId="77777777" w:rsidR="00AE071F" w:rsidRPr="000B16F6" w:rsidRDefault="00AE071F" w:rsidP="00AE07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31BDFE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2270D5E2" w14:textId="77777777" w:rsidTr="00AE071F">
        <w:trPr>
          <w:cantSplit/>
        </w:trPr>
        <w:tc>
          <w:tcPr>
            <w:tcW w:w="794" w:type="dxa"/>
          </w:tcPr>
          <w:p w14:paraId="4C52986F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AEA807" w14:textId="4784CAB5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643D410B" w14:textId="77777777" w:rsidTr="00AE071F">
        <w:trPr>
          <w:cantSplit/>
        </w:trPr>
        <w:tc>
          <w:tcPr>
            <w:tcW w:w="794" w:type="dxa"/>
            <w:vAlign w:val="center"/>
          </w:tcPr>
          <w:p w14:paraId="5DCA0190" w14:textId="77777777" w:rsidR="00DA6CEC" w:rsidRPr="000B16F6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8EA0136" w14:textId="4A20E613" w:rsidR="00DA6CEC" w:rsidRPr="000B16F6" w:rsidRDefault="00B3529A" w:rsidP="0019469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وظایف و تسک های اطلاع رسانی در کدام قسمت قرار دارند؟</w:t>
            </w:r>
          </w:p>
        </w:tc>
      </w:tr>
      <w:tr w:rsidR="00AE071F" w:rsidRPr="000B16F6" w14:paraId="7F9BD82A" w14:textId="77777777" w:rsidTr="00AE071F">
        <w:trPr>
          <w:cantSplit/>
        </w:trPr>
        <w:tc>
          <w:tcPr>
            <w:tcW w:w="794" w:type="dxa"/>
          </w:tcPr>
          <w:p w14:paraId="1CF52754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F27D50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BE1798" w14:textId="10415AF6" w:rsidR="00AE071F" w:rsidRPr="000B16F6" w:rsidRDefault="00B3529A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کارتابل- سربرگ ارسالی</w:t>
            </w:r>
          </w:p>
        </w:tc>
      </w:tr>
      <w:tr w:rsidR="00AE071F" w:rsidRPr="000B16F6" w14:paraId="09CA9017" w14:textId="77777777" w:rsidTr="00AE071F">
        <w:trPr>
          <w:cantSplit/>
        </w:trPr>
        <w:tc>
          <w:tcPr>
            <w:tcW w:w="794" w:type="dxa"/>
          </w:tcPr>
          <w:p w14:paraId="18C0BB12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D56619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BAAEA3" w14:textId="7FE5CEEC" w:rsidR="00AE071F" w:rsidRPr="000B16F6" w:rsidRDefault="00B3529A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کارتابل سربرگ دریافتی</w:t>
            </w:r>
          </w:p>
        </w:tc>
      </w:tr>
      <w:tr w:rsidR="00AE071F" w:rsidRPr="000B16F6" w14:paraId="2697090F" w14:textId="77777777" w:rsidTr="00AE071F">
        <w:trPr>
          <w:cantSplit/>
        </w:trPr>
        <w:tc>
          <w:tcPr>
            <w:tcW w:w="794" w:type="dxa"/>
          </w:tcPr>
          <w:p w14:paraId="3B0672FC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7602F8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5C9A45" w14:textId="0F0626C1" w:rsidR="00AE071F" w:rsidRPr="000B16F6" w:rsidRDefault="00B3529A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کارگاه-سربرگ ارسالی</w:t>
            </w:r>
          </w:p>
        </w:tc>
      </w:tr>
      <w:tr w:rsidR="00AE071F" w:rsidRPr="000B16F6" w14:paraId="4D42FEED" w14:textId="77777777" w:rsidTr="00AE071F">
        <w:trPr>
          <w:cantSplit/>
        </w:trPr>
        <w:tc>
          <w:tcPr>
            <w:tcW w:w="794" w:type="dxa"/>
          </w:tcPr>
          <w:p w14:paraId="0B434813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30C4E7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FE9264" w14:textId="5853594B" w:rsidR="00AE071F" w:rsidRPr="000B16F6" w:rsidRDefault="00B3529A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کارگاه0 سربرگ ارسالی</w:t>
            </w:r>
          </w:p>
        </w:tc>
      </w:tr>
      <w:tr w:rsidR="00A83656" w:rsidRPr="000B16F6" w14:paraId="201004A0" w14:textId="77777777" w:rsidTr="00AE071F">
        <w:trPr>
          <w:cantSplit/>
        </w:trPr>
        <w:tc>
          <w:tcPr>
            <w:tcW w:w="794" w:type="dxa"/>
          </w:tcPr>
          <w:p w14:paraId="1E3A9E3F" w14:textId="77777777" w:rsidR="00A83656" w:rsidRPr="000B16F6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D589B0" w14:textId="77777777" w:rsidR="00A83656" w:rsidRPr="000B16F6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8E1FE1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2646FEF2" w14:textId="77777777" w:rsidTr="00A83656">
        <w:trPr>
          <w:cantSplit/>
        </w:trPr>
        <w:tc>
          <w:tcPr>
            <w:tcW w:w="794" w:type="dxa"/>
          </w:tcPr>
          <w:p w14:paraId="6469C597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CE1D4D" w14:textId="4F3FD9AA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AE071F" w:rsidRPr="000B16F6" w14:paraId="2F8EEBCF" w14:textId="77777777" w:rsidTr="00A83656">
        <w:trPr>
          <w:cantSplit/>
        </w:trPr>
        <w:tc>
          <w:tcPr>
            <w:tcW w:w="794" w:type="dxa"/>
            <w:vAlign w:val="center"/>
          </w:tcPr>
          <w:p w14:paraId="0CAF59F1" w14:textId="77777777" w:rsidR="00AE071F" w:rsidRPr="000B16F6" w:rsidRDefault="00AE071F" w:rsidP="00AE071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C262CBC" w14:textId="49BCF103" w:rsidR="00AE071F" w:rsidRPr="000B16F6" w:rsidRDefault="00B3529A" w:rsidP="00B3529A">
            <w:pPr>
              <w:rPr>
                <w:sz w:val="28"/>
                <w:szCs w:val="28"/>
                <w:rtl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rtl/>
                <w:lang w:bidi="fa-IR"/>
              </w:rPr>
              <w:t>بمنظور ايجاد وظ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rtl/>
                <w:lang w:bidi="fa-IR"/>
              </w:rPr>
              <w:t>فه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rtl/>
                <w:lang w:bidi="fa-IR"/>
              </w:rPr>
              <w:t xml:space="preserve"> جديد، </w:t>
            </w:r>
            <w:r w:rsidRPr="000B16F6">
              <w:rPr>
                <w:rFonts w:hint="cs"/>
                <w:sz w:val="28"/>
                <w:szCs w:val="28"/>
                <w:rtl/>
              </w:rPr>
              <w:t>......</w:t>
            </w:r>
          </w:p>
        </w:tc>
      </w:tr>
      <w:tr w:rsidR="00AE071F" w:rsidRPr="000B16F6" w14:paraId="64966E4F" w14:textId="77777777" w:rsidTr="00A83656">
        <w:trPr>
          <w:cantSplit/>
        </w:trPr>
        <w:tc>
          <w:tcPr>
            <w:tcW w:w="794" w:type="dxa"/>
          </w:tcPr>
          <w:p w14:paraId="18F930EE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D6CDF0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A741DD" w14:textId="23768B80" w:rsidR="00AE071F" w:rsidRPr="000B16F6" w:rsidRDefault="00B3529A" w:rsidP="00B352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کاربر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تواند رو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دکمه ايجاد وظ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در سمت چپ صفحه منو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کارتابل قرار دار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 کلیک کند.</w:t>
            </w:r>
          </w:p>
        </w:tc>
      </w:tr>
      <w:tr w:rsidR="00AE071F" w:rsidRPr="000B16F6" w14:paraId="1FD3048E" w14:textId="77777777" w:rsidTr="00A83656">
        <w:trPr>
          <w:cantSplit/>
        </w:trPr>
        <w:tc>
          <w:tcPr>
            <w:tcW w:w="794" w:type="dxa"/>
          </w:tcPr>
          <w:p w14:paraId="7A12C149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8DFFA3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94DC45" w14:textId="052D8B89" w:rsidR="00AE071F" w:rsidRPr="000B16F6" w:rsidRDefault="00B3529A" w:rsidP="00B352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کاربر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تواند رو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دکمه ايجاد وظ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در سمت چپ صفحه منو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کارگاه/ امکنه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قرار دارد کل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کند.</w:t>
            </w:r>
          </w:p>
        </w:tc>
      </w:tr>
      <w:tr w:rsidR="00AE071F" w:rsidRPr="000B16F6" w14:paraId="731ED52D" w14:textId="77777777" w:rsidTr="00A83656">
        <w:trPr>
          <w:cantSplit/>
        </w:trPr>
        <w:tc>
          <w:tcPr>
            <w:tcW w:w="794" w:type="dxa"/>
          </w:tcPr>
          <w:p w14:paraId="7D628BFB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A11890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383A3B" w14:textId="5A3AB1D6" w:rsidR="00AE071F" w:rsidRPr="000B16F6" w:rsidRDefault="00B3529A" w:rsidP="00B3529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کاربر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تواند رو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دکمه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عملیات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کند.</w:t>
            </w:r>
          </w:p>
        </w:tc>
      </w:tr>
      <w:tr w:rsidR="00AE071F" w:rsidRPr="000B16F6" w14:paraId="37326B77" w14:textId="77777777" w:rsidTr="00A83656">
        <w:trPr>
          <w:cantSplit/>
        </w:trPr>
        <w:tc>
          <w:tcPr>
            <w:tcW w:w="794" w:type="dxa"/>
          </w:tcPr>
          <w:p w14:paraId="00E52732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1D68C7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497C4C" w14:textId="6FEB996C" w:rsidR="00AE071F" w:rsidRPr="000B16F6" w:rsidRDefault="00ED2E47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E071F" w:rsidRPr="000B16F6" w14:paraId="68F028CA" w14:textId="77777777" w:rsidTr="00A83656">
        <w:trPr>
          <w:cantSplit/>
        </w:trPr>
        <w:tc>
          <w:tcPr>
            <w:tcW w:w="794" w:type="dxa"/>
          </w:tcPr>
          <w:p w14:paraId="245197D0" w14:textId="77777777" w:rsidR="00AE071F" w:rsidRPr="000B16F6" w:rsidRDefault="00AE071F" w:rsidP="00AE071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39C965" w14:textId="77777777" w:rsidR="00AE071F" w:rsidRPr="000B16F6" w:rsidRDefault="00AE071F" w:rsidP="00AE071F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59CC4F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231C1C16" w14:textId="77777777" w:rsidTr="00AE071F">
        <w:trPr>
          <w:cantSplit/>
        </w:trPr>
        <w:tc>
          <w:tcPr>
            <w:tcW w:w="794" w:type="dxa"/>
          </w:tcPr>
          <w:p w14:paraId="6FFFE75C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5BAD82" w14:textId="6CB53BDF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4CB4D904" w14:textId="77777777" w:rsidTr="00AE071F">
        <w:trPr>
          <w:cantSplit/>
        </w:trPr>
        <w:tc>
          <w:tcPr>
            <w:tcW w:w="794" w:type="dxa"/>
            <w:vAlign w:val="center"/>
          </w:tcPr>
          <w:p w14:paraId="086E32E4" w14:textId="77777777" w:rsidR="00DA6CEC" w:rsidRPr="000B16F6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62F3945" w14:textId="413747B6" w:rsidR="00DA6CEC" w:rsidRPr="000B16F6" w:rsidRDefault="00ED2E47" w:rsidP="00E9316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در قسمت ایجاد وظیفه (بازرس) کدام موارد قرار دارد؟</w:t>
            </w:r>
          </w:p>
        </w:tc>
      </w:tr>
      <w:tr w:rsidR="00AE071F" w:rsidRPr="000B16F6" w14:paraId="0573A5A4" w14:textId="77777777" w:rsidTr="00AE071F">
        <w:trPr>
          <w:cantSplit/>
        </w:trPr>
        <w:tc>
          <w:tcPr>
            <w:tcW w:w="794" w:type="dxa"/>
          </w:tcPr>
          <w:p w14:paraId="50F65D32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6232D7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451641" w14:textId="6D50925F" w:rsidR="00AE071F" w:rsidRPr="000B16F6" w:rsidRDefault="00ED2E47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ثبت درخواست پشت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بان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ی-درخواست بازرسی-شروع فرایند تشدید</w:t>
            </w:r>
          </w:p>
        </w:tc>
      </w:tr>
      <w:tr w:rsidR="00AE071F" w:rsidRPr="000B16F6" w14:paraId="7508B61A" w14:textId="77777777" w:rsidTr="00AE071F">
        <w:trPr>
          <w:cantSplit/>
        </w:trPr>
        <w:tc>
          <w:tcPr>
            <w:tcW w:w="794" w:type="dxa"/>
          </w:tcPr>
          <w:p w14:paraId="40A638E1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E0E156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53172AA" w14:textId="14E74E24" w:rsidR="00AE071F" w:rsidRPr="000B16F6" w:rsidRDefault="00ED2E47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 xml:space="preserve">ایجاد امکنه </w:t>
            </w: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-درخواست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-شروع فرا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ند</w:t>
            </w: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تشد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د</w:t>
            </w:r>
          </w:p>
        </w:tc>
      </w:tr>
      <w:tr w:rsidR="00AE071F" w:rsidRPr="000B16F6" w14:paraId="4E185A7D" w14:textId="77777777" w:rsidTr="00AE071F">
        <w:trPr>
          <w:cantSplit/>
        </w:trPr>
        <w:tc>
          <w:tcPr>
            <w:tcW w:w="794" w:type="dxa"/>
          </w:tcPr>
          <w:p w14:paraId="6A3EF52F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510217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C9E30E" w14:textId="059C33C9" w:rsidR="00AE071F" w:rsidRPr="000B16F6" w:rsidRDefault="00ED2E47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ثبت درخواست پشت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بان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-درخواست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-شروع فرا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ند</w:t>
            </w: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تشد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-ایجاد امکنه</w:t>
            </w:r>
          </w:p>
        </w:tc>
      </w:tr>
      <w:tr w:rsidR="00AE071F" w:rsidRPr="000B16F6" w14:paraId="4B93D62C" w14:textId="77777777" w:rsidTr="00AE071F">
        <w:trPr>
          <w:cantSplit/>
        </w:trPr>
        <w:tc>
          <w:tcPr>
            <w:tcW w:w="794" w:type="dxa"/>
          </w:tcPr>
          <w:p w14:paraId="1754556A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5D7B7B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56EB76" w14:textId="59B028B1" w:rsidR="00AE071F" w:rsidRPr="000B16F6" w:rsidRDefault="00ED2E47" w:rsidP="00ED2E47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ثبت درخواست پشت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بان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-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ایجاد امکنه</w:t>
            </w: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-شروع فرا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ند</w:t>
            </w: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 xml:space="preserve"> تشد</w:t>
            </w: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rtl/>
                <w:lang w:bidi="fa-IR"/>
              </w:rPr>
              <w:t>د</w:t>
            </w:r>
          </w:p>
        </w:tc>
      </w:tr>
      <w:tr w:rsidR="00A83656" w:rsidRPr="000B16F6" w14:paraId="4F83DAB0" w14:textId="77777777" w:rsidTr="00AE071F">
        <w:trPr>
          <w:cantSplit/>
        </w:trPr>
        <w:tc>
          <w:tcPr>
            <w:tcW w:w="794" w:type="dxa"/>
          </w:tcPr>
          <w:p w14:paraId="018C3AB1" w14:textId="77777777" w:rsidR="00A83656" w:rsidRPr="000B16F6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B45092" w14:textId="77777777" w:rsidR="00A83656" w:rsidRPr="000B16F6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0697BAA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68A73979" w14:textId="77777777" w:rsidTr="00AE071F">
        <w:trPr>
          <w:cantSplit/>
        </w:trPr>
        <w:tc>
          <w:tcPr>
            <w:tcW w:w="794" w:type="dxa"/>
          </w:tcPr>
          <w:p w14:paraId="39B9E78C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F4C7F1" w14:textId="08022083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2659612C" w14:textId="77777777" w:rsidTr="00AE071F">
        <w:trPr>
          <w:cantSplit/>
        </w:trPr>
        <w:tc>
          <w:tcPr>
            <w:tcW w:w="794" w:type="dxa"/>
          </w:tcPr>
          <w:p w14:paraId="7254B763" w14:textId="77777777" w:rsidR="00DA6CEC" w:rsidRPr="000B16F6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6D425F92" w14:textId="29884594" w:rsidR="00DA6CEC" w:rsidRPr="000B16F6" w:rsidRDefault="00ED2E47" w:rsidP="00ED2E47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درصورت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که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کاربر درخواست کننده پاسخ  سوال خود را دريافت نموده باشد، م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بايست 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</w:t>
            </w:r>
          </w:p>
        </w:tc>
      </w:tr>
      <w:tr w:rsidR="00AE071F" w:rsidRPr="000B16F6" w14:paraId="543A3997" w14:textId="77777777" w:rsidTr="00AE071F">
        <w:trPr>
          <w:cantSplit/>
        </w:trPr>
        <w:tc>
          <w:tcPr>
            <w:tcW w:w="794" w:type="dxa"/>
          </w:tcPr>
          <w:p w14:paraId="4DF195A6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06D1C7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AA9C47" w14:textId="4C444D8C" w:rsidR="00AE071F" w:rsidRPr="000B16F6" w:rsidRDefault="00ED2E47" w:rsidP="00ED2E4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گزینه ارچاع به مدیر سامانه را انتخاب نماید</w:t>
            </w:r>
          </w:p>
        </w:tc>
      </w:tr>
      <w:tr w:rsidR="00AE071F" w:rsidRPr="000B16F6" w14:paraId="03A3AB8E" w14:textId="77777777" w:rsidTr="00AE071F">
        <w:trPr>
          <w:cantSplit/>
        </w:trPr>
        <w:tc>
          <w:tcPr>
            <w:tcW w:w="794" w:type="dxa"/>
          </w:tcPr>
          <w:p w14:paraId="58C041FA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AFF1C7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DB56F5" w14:textId="752A4B9B" w:rsidR="00AE071F" w:rsidRPr="000B16F6" w:rsidRDefault="00ED2E47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rtl/>
                <w:lang w:bidi="fa-IR"/>
              </w:rPr>
              <w:t>بایگانی نماید</w:t>
            </w:r>
          </w:p>
        </w:tc>
      </w:tr>
      <w:tr w:rsidR="00AE071F" w:rsidRPr="000B16F6" w14:paraId="565CD63E" w14:textId="77777777" w:rsidTr="00AE071F">
        <w:trPr>
          <w:cantSplit/>
        </w:trPr>
        <w:tc>
          <w:tcPr>
            <w:tcW w:w="794" w:type="dxa"/>
          </w:tcPr>
          <w:p w14:paraId="38F9230E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299F7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997650" w14:textId="3CFE823A" w:rsidR="00AE071F" w:rsidRPr="000B16F6" w:rsidRDefault="00ED2E47" w:rsidP="00AE071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</w:p>
        </w:tc>
      </w:tr>
      <w:tr w:rsidR="00AE071F" w:rsidRPr="000B16F6" w14:paraId="2CC34F7E" w14:textId="77777777" w:rsidTr="00AE071F">
        <w:trPr>
          <w:cantSplit/>
        </w:trPr>
        <w:tc>
          <w:tcPr>
            <w:tcW w:w="794" w:type="dxa"/>
          </w:tcPr>
          <w:p w14:paraId="4293FA0A" w14:textId="77777777" w:rsidR="00AE071F" w:rsidRPr="000B16F6" w:rsidRDefault="00AE071F" w:rsidP="00AE071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EC3297" w14:textId="77777777" w:rsidR="00AE071F" w:rsidRPr="000B16F6" w:rsidRDefault="00AE071F" w:rsidP="00AE071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5DA658" w14:textId="53C89EBA" w:rsidR="00AE071F" w:rsidRPr="000B16F6" w:rsidRDefault="00ED2E47" w:rsidP="00E9316C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rtl/>
                <w:lang w:bidi="fa-IR"/>
              </w:rPr>
              <w:t>گزينه پايان درخواست را انتخاب نمايد</w:t>
            </w:r>
          </w:p>
        </w:tc>
      </w:tr>
      <w:tr w:rsidR="00A83656" w:rsidRPr="000B16F6" w14:paraId="781DE422" w14:textId="77777777" w:rsidTr="00AE071F">
        <w:trPr>
          <w:cantSplit/>
        </w:trPr>
        <w:tc>
          <w:tcPr>
            <w:tcW w:w="794" w:type="dxa"/>
          </w:tcPr>
          <w:p w14:paraId="5BCD603A" w14:textId="77777777" w:rsidR="00A83656" w:rsidRPr="000B16F6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F16789" w14:textId="77777777" w:rsidR="00A83656" w:rsidRPr="000B16F6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DC5E5D0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42560204" w14:textId="77777777" w:rsidTr="00C27E3C">
        <w:trPr>
          <w:cantSplit/>
        </w:trPr>
        <w:tc>
          <w:tcPr>
            <w:tcW w:w="794" w:type="dxa"/>
          </w:tcPr>
          <w:p w14:paraId="1C0E20F9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13C413" w14:textId="7C36302D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4BC13C00" w14:textId="77777777" w:rsidTr="00C27E3C">
        <w:trPr>
          <w:cantSplit/>
        </w:trPr>
        <w:tc>
          <w:tcPr>
            <w:tcW w:w="794" w:type="dxa"/>
          </w:tcPr>
          <w:p w14:paraId="7898299E" w14:textId="77777777" w:rsidR="00DA6CEC" w:rsidRPr="000B16F6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053B3732" w14:textId="6649BC56" w:rsidR="00DA6CEC" w:rsidRPr="000B16F6" w:rsidRDefault="00667D34" w:rsidP="00E9316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درصورت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که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اشکال مشاهده شده مربوط به واحد خاص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باشد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ذکر کدام مورد در درخواست پشتیبانی ضروری تر است؟</w:t>
            </w:r>
          </w:p>
        </w:tc>
      </w:tr>
      <w:tr w:rsidR="00C27E3C" w:rsidRPr="000B16F6" w14:paraId="3BCF8670" w14:textId="77777777" w:rsidTr="00C27E3C">
        <w:trPr>
          <w:cantSplit/>
        </w:trPr>
        <w:tc>
          <w:tcPr>
            <w:tcW w:w="794" w:type="dxa"/>
          </w:tcPr>
          <w:p w14:paraId="4F27B23C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ED8768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7071ED" w14:textId="4A1111D3" w:rsidR="00C27E3C" w:rsidRPr="000B16F6" w:rsidRDefault="00667D3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پستی</w:t>
            </w:r>
          </w:p>
        </w:tc>
      </w:tr>
      <w:tr w:rsidR="00C27E3C" w:rsidRPr="000B16F6" w14:paraId="45DE8D8A" w14:textId="77777777" w:rsidTr="00C27E3C">
        <w:trPr>
          <w:cantSplit/>
        </w:trPr>
        <w:tc>
          <w:tcPr>
            <w:tcW w:w="794" w:type="dxa"/>
          </w:tcPr>
          <w:p w14:paraId="23653B8C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AA40EC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89A07D" w14:textId="05B13170" w:rsidR="00C27E3C" w:rsidRPr="000B16F6" w:rsidRDefault="00667D3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ملی</w:t>
            </w:r>
          </w:p>
        </w:tc>
      </w:tr>
      <w:tr w:rsidR="00C27E3C" w:rsidRPr="000B16F6" w14:paraId="55152661" w14:textId="77777777" w:rsidTr="00C27E3C">
        <w:trPr>
          <w:cantSplit/>
        </w:trPr>
        <w:tc>
          <w:tcPr>
            <w:tcW w:w="794" w:type="dxa"/>
          </w:tcPr>
          <w:p w14:paraId="05E8AE78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79E212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E2BA62" w14:textId="2E9FF4DE" w:rsidR="00C27E3C" w:rsidRPr="000B16F6" w:rsidRDefault="00667D3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امکنه</w:t>
            </w:r>
          </w:p>
        </w:tc>
      </w:tr>
      <w:tr w:rsidR="00C27E3C" w:rsidRPr="000B16F6" w14:paraId="1AF500D4" w14:textId="77777777" w:rsidTr="00C27E3C">
        <w:trPr>
          <w:cantSplit/>
        </w:trPr>
        <w:tc>
          <w:tcPr>
            <w:tcW w:w="794" w:type="dxa"/>
          </w:tcPr>
          <w:p w14:paraId="276E3CD8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20E9A2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8AFCA69" w14:textId="12DDFDC6" w:rsidR="00C27E3C" w:rsidRPr="000B16F6" w:rsidRDefault="00667D3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0B16F6" w14:paraId="7893EB72" w14:textId="77777777" w:rsidTr="00C27E3C">
        <w:trPr>
          <w:cantSplit/>
        </w:trPr>
        <w:tc>
          <w:tcPr>
            <w:tcW w:w="794" w:type="dxa"/>
          </w:tcPr>
          <w:p w14:paraId="442D80F5" w14:textId="77777777" w:rsidR="00A83656" w:rsidRPr="000B16F6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B91CD5" w14:textId="77777777" w:rsidR="00A83656" w:rsidRPr="000B16F6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BC6CF9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0A0F67E6" w14:textId="77777777" w:rsidTr="00C27E3C">
        <w:trPr>
          <w:cantSplit/>
        </w:trPr>
        <w:tc>
          <w:tcPr>
            <w:tcW w:w="794" w:type="dxa"/>
          </w:tcPr>
          <w:p w14:paraId="20AD7057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BB71F4" w14:textId="33F151D6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62385A5D" w14:textId="77777777" w:rsidTr="00C27E3C">
        <w:trPr>
          <w:cantSplit/>
        </w:trPr>
        <w:tc>
          <w:tcPr>
            <w:tcW w:w="794" w:type="dxa"/>
          </w:tcPr>
          <w:p w14:paraId="0C119642" w14:textId="77777777" w:rsidR="00DA6CEC" w:rsidRPr="000B16F6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2E327ED4" w14:textId="3C253EA4" w:rsidR="00DA6CEC" w:rsidRPr="000B16F6" w:rsidRDefault="00667D34" w:rsidP="00E9316C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اماکن در کارتابل کارگاه و امکنه هر کاربر قابل مشاهده می باشد؟</w:t>
            </w:r>
          </w:p>
        </w:tc>
      </w:tr>
      <w:tr w:rsidR="00C27E3C" w:rsidRPr="000B16F6" w14:paraId="71DCFAD4" w14:textId="77777777" w:rsidTr="00C27E3C">
        <w:trPr>
          <w:cantSplit/>
        </w:trPr>
        <w:tc>
          <w:tcPr>
            <w:tcW w:w="794" w:type="dxa"/>
          </w:tcPr>
          <w:p w14:paraId="26EF8957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748321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D76F7D" w14:textId="1BE20FEC" w:rsidR="00C27E3C" w:rsidRPr="000B16F6" w:rsidRDefault="00667D34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کلیه اماکن </w:t>
            </w:r>
            <w:r w:rsidR="004B4C87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مربوط به تقسیمات دانشگاهی مربوطه</w:t>
            </w:r>
          </w:p>
        </w:tc>
      </w:tr>
      <w:tr w:rsidR="00C27E3C" w:rsidRPr="000B16F6" w14:paraId="677D223D" w14:textId="77777777" w:rsidTr="00C27E3C">
        <w:trPr>
          <w:cantSplit/>
        </w:trPr>
        <w:tc>
          <w:tcPr>
            <w:tcW w:w="794" w:type="dxa"/>
          </w:tcPr>
          <w:p w14:paraId="458F90D9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B4BC29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A336E1" w14:textId="190398E5" w:rsidR="00C27E3C" w:rsidRPr="000B16F6" w:rsidRDefault="004B4C87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به نقش مربوطه و تقسیمات دانشگاهی</w:t>
            </w:r>
          </w:p>
        </w:tc>
      </w:tr>
      <w:tr w:rsidR="00C27E3C" w:rsidRPr="000B16F6" w14:paraId="7C56F2D7" w14:textId="77777777" w:rsidTr="00C27E3C">
        <w:trPr>
          <w:cantSplit/>
        </w:trPr>
        <w:tc>
          <w:tcPr>
            <w:tcW w:w="794" w:type="dxa"/>
          </w:tcPr>
          <w:p w14:paraId="46976975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B58B8A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B70567" w14:textId="2ACBA78D" w:rsidR="00C27E3C" w:rsidRPr="000B16F6" w:rsidRDefault="004B4C87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کلیه اماکن تحت پوشش شهرستان</w:t>
            </w:r>
          </w:p>
        </w:tc>
      </w:tr>
      <w:tr w:rsidR="00C27E3C" w:rsidRPr="000B16F6" w14:paraId="29C6C87E" w14:textId="77777777" w:rsidTr="00C27E3C">
        <w:trPr>
          <w:cantSplit/>
        </w:trPr>
        <w:tc>
          <w:tcPr>
            <w:tcW w:w="794" w:type="dxa"/>
          </w:tcPr>
          <w:p w14:paraId="2EAF2BAD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2B5235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FD843C" w14:textId="0C0BE5D2" w:rsidR="00C27E3C" w:rsidRPr="000B16F6" w:rsidRDefault="004B4C87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کلیه اماکن تحت پوشش دانششگاه</w:t>
            </w:r>
          </w:p>
        </w:tc>
      </w:tr>
      <w:tr w:rsidR="00A83656" w:rsidRPr="000B16F6" w14:paraId="66FA6544" w14:textId="77777777" w:rsidTr="00C27E3C">
        <w:trPr>
          <w:cantSplit/>
        </w:trPr>
        <w:tc>
          <w:tcPr>
            <w:tcW w:w="794" w:type="dxa"/>
          </w:tcPr>
          <w:p w14:paraId="4A064351" w14:textId="77777777" w:rsidR="00A83656" w:rsidRPr="000B16F6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516772" w14:textId="77777777" w:rsidR="00A83656" w:rsidRPr="000B16F6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0BCE6D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0B16F6" w14:paraId="429C707D" w14:textId="77777777" w:rsidTr="00C27E3C">
        <w:trPr>
          <w:cantSplit/>
        </w:trPr>
        <w:tc>
          <w:tcPr>
            <w:tcW w:w="830" w:type="dxa"/>
          </w:tcPr>
          <w:p w14:paraId="72FAF493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85A876" w14:textId="0645B62D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475584F3" w14:textId="77777777" w:rsidTr="00C27E3C">
        <w:trPr>
          <w:cantSplit/>
        </w:trPr>
        <w:tc>
          <w:tcPr>
            <w:tcW w:w="830" w:type="dxa"/>
          </w:tcPr>
          <w:p w14:paraId="0694390A" w14:textId="77777777" w:rsidR="00DA6CEC" w:rsidRPr="000B16F6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2B49BFF3" w14:textId="28A2ABDE" w:rsidR="00DA6CEC" w:rsidRPr="000B16F6" w:rsidRDefault="004B4C87" w:rsidP="00815E8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مدير ارشد مرکز خدمات جامع سلامت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به کدام اماکن دسترسی دارد؟</w:t>
            </w:r>
          </w:p>
        </w:tc>
      </w:tr>
      <w:tr w:rsidR="00C27E3C" w:rsidRPr="000B16F6" w14:paraId="47BF2FEE" w14:textId="77777777" w:rsidTr="00C27E3C">
        <w:trPr>
          <w:cantSplit/>
        </w:trPr>
        <w:tc>
          <w:tcPr>
            <w:tcW w:w="830" w:type="dxa"/>
          </w:tcPr>
          <w:p w14:paraId="36DA368B" w14:textId="77777777" w:rsidR="00C27E3C" w:rsidRPr="000B16F6" w:rsidRDefault="00C27E3C" w:rsidP="00C27E3C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6B4B49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3412B9" w14:textId="5C1E36F6" w:rsidR="00C27E3C" w:rsidRPr="000B16F6" w:rsidRDefault="004B4C87" w:rsidP="004B4C8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کل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اماکن و کارگاه ها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حرفه 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 </w:t>
            </w:r>
          </w:p>
        </w:tc>
      </w:tr>
      <w:tr w:rsidR="00C27E3C" w:rsidRPr="000B16F6" w14:paraId="692B2AAF" w14:textId="77777777" w:rsidTr="00C27E3C">
        <w:trPr>
          <w:cantSplit/>
        </w:trPr>
        <w:tc>
          <w:tcPr>
            <w:tcW w:w="830" w:type="dxa"/>
          </w:tcPr>
          <w:p w14:paraId="0C9E8685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B539D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9E389D3" w14:textId="04FF95B0" w:rsidR="00C27E3C" w:rsidRPr="000B16F6" w:rsidRDefault="004B4C87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کل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اماکن و کارگاه ها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حرفه 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تحت پوشش مرکز خدمات جامع سلامت</w:t>
            </w:r>
          </w:p>
        </w:tc>
      </w:tr>
      <w:tr w:rsidR="00C27E3C" w:rsidRPr="000B16F6" w14:paraId="216C0AF3" w14:textId="77777777" w:rsidTr="00C27E3C">
        <w:trPr>
          <w:cantSplit/>
        </w:trPr>
        <w:tc>
          <w:tcPr>
            <w:tcW w:w="830" w:type="dxa"/>
          </w:tcPr>
          <w:p w14:paraId="38115CE8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260840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173C2C" w14:textId="1FCB9018" w:rsidR="00C27E3C" w:rsidRPr="000B16F6" w:rsidRDefault="004B4C87" w:rsidP="004B4C8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کل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اماکن و کارگاه ها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تحت پوشش مرکز خدمات جامع سلامت</w:t>
            </w:r>
          </w:p>
        </w:tc>
      </w:tr>
      <w:tr w:rsidR="00C27E3C" w:rsidRPr="000B16F6" w14:paraId="4DD77169" w14:textId="77777777" w:rsidTr="00C27E3C">
        <w:trPr>
          <w:cantSplit/>
        </w:trPr>
        <w:tc>
          <w:tcPr>
            <w:tcW w:w="830" w:type="dxa"/>
          </w:tcPr>
          <w:p w14:paraId="48ECD123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002C8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178F0B" w14:textId="5CBE0D74" w:rsidR="00C27E3C" w:rsidRPr="000B16F6" w:rsidRDefault="004B4C87" w:rsidP="004B4C8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کل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اماکن و کارگاه ها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حرفه 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تحت پوشش مرکز خدمات جامع سلامت</w:t>
            </w:r>
          </w:p>
        </w:tc>
      </w:tr>
      <w:tr w:rsidR="00A83656" w:rsidRPr="000B16F6" w14:paraId="1CD1B5EE" w14:textId="77777777" w:rsidTr="00C27E3C">
        <w:trPr>
          <w:cantSplit/>
        </w:trPr>
        <w:tc>
          <w:tcPr>
            <w:tcW w:w="830" w:type="dxa"/>
          </w:tcPr>
          <w:p w14:paraId="5D26AFDF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035D8FA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3D2D66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0B16F6" w14:paraId="57E2CD6C" w14:textId="77777777" w:rsidTr="00C27E3C">
        <w:trPr>
          <w:cantSplit/>
        </w:trPr>
        <w:tc>
          <w:tcPr>
            <w:tcW w:w="830" w:type="dxa"/>
          </w:tcPr>
          <w:p w14:paraId="2A0375E7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CEDC35" w14:textId="0019DA7A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7E512540" w14:textId="77777777" w:rsidTr="00C27E3C">
        <w:trPr>
          <w:cantSplit/>
        </w:trPr>
        <w:tc>
          <w:tcPr>
            <w:tcW w:w="830" w:type="dxa"/>
          </w:tcPr>
          <w:p w14:paraId="32EF7EDA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0C42EB7F" w14:textId="46762AB5" w:rsidR="00DA6CEC" w:rsidRPr="000B16F6" w:rsidRDefault="004B4C87" w:rsidP="004B43C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مشاهده سوابق بازرسی از کدام راه امکان پذیر است؟</w:t>
            </w:r>
          </w:p>
        </w:tc>
      </w:tr>
      <w:tr w:rsidR="00C27E3C" w:rsidRPr="000B16F6" w14:paraId="6997AA6B" w14:textId="77777777" w:rsidTr="00C27E3C">
        <w:trPr>
          <w:cantSplit/>
        </w:trPr>
        <w:tc>
          <w:tcPr>
            <w:tcW w:w="830" w:type="dxa"/>
          </w:tcPr>
          <w:p w14:paraId="0A0EF859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5A179D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48E576" w14:textId="4EACF047" w:rsidR="00C27E3C" w:rsidRPr="000B16F6" w:rsidRDefault="004B4C87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امکنه&gt;&gt; عملیات &gt;&gt; بازرسی</w:t>
            </w:r>
          </w:p>
        </w:tc>
      </w:tr>
      <w:tr w:rsidR="00C27E3C" w:rsidRPr="000B16F6" w14:paraId="21E1FF24" w14:textId="77777777" w:rsidTr="00C27E3C">
        <w:trPr>
          <w:cantSplit/>
        </w:trPr>
        <w:tc>
          <w:tcPr>
            <w:tcW w:w="830" w:type="dxa"/>
          </w:tcPr>
          <w:p w14:paraId="7A71C0CE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FE9B4A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985AD8" w14:textId="75BA88EA" w:rsidR="00C27E3C" w:rsidRPr="000B16F6" w:rsidRDefault="004B4C87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کارتابل دریافتی&gt;&gt; عملیات&gt;&gt; بازرسی</w:t>
            </w:r>
          </w:p>
        </w:tc>
      </w:tr>
      <w:tr w:rsidR="00C27E3C" w:rsidRPr="000B16F6" w14:paraId="3B1722A5" w14:textId="77777777" w:rsidTr="00C27E3C">
        <w:trPr>
          <w:cantSplit/>
        </w:trPr>
        <w:tc>
          <w:tcPr>
            <w:tcW w:w="830" w:type="dxa"/>
          </w:tcPr>
          <w:p w14:paraId="7605C66A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99D581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A09F96" w14:textId="7EF347B0" w:rsidR="00C27E3C" w:rsidRPr="000B16F6" w:rsidRDefault="004B4C87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 &gt;&gt; بیشتر</w:t>
            </w:r>
          </w:p>
        </w:tc>
      </w:tr>
      <w:tr w:rsidR="00C27E3C" w:rsidRPr="000B16F6" w14:paraId="1E90A247" w14:textId="77777777" w:rsidTr="00C27E3C">
        <w:trPr>
          <w:cantSplit/>
        </w:trPr>
        <w:tc>
          <w:tcPr>
            <w:tcW w:w="830" w:type="dxa"/>
          </w:tcPr>
          <w:p w14:paraId="0198F607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3151A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ED66E1" w14:textId="187679ED" w:rsidR="00C27E3C" w:rsidRPr="000B16F6" w:rsidRDefault="004B4C87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تمام موارد</w:t>
            </w:r>
          </w:p>
        </w:tc>
      </w:tr>
      <w:tr w:rsidR="00A83656" w:rsidRPr="000B16F6" w14:paraId="596340CA" w14:textId="77777777" w:rsidTr="00C27E3C">
        <w:trPr>
          <w:cantSplit/>
        </w:trPr>
        <w:tc>
          <w:tcPr>
            <w:tcW w:w="830" w:type="dxa"/>
          </w:tcPr>
          <w:p w14:paraId="2DAE3DC8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850025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B96BCF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094041C8" w14:textId="77777777" w:rsidTr="00C27E3C">
        <w:trPr>
          <w:cantSplit/>
        </w:trPr>
        <w:tc>
          <w:tcPr>
            <w:tcW w:w="794" w:type="dxa"/>
          </w:tcPr>
          <w:p w14:paraId="1769C9A8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69E342" w14:textId="602BCE6D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C27E3C" w:rsidRPr="000B16F6" w14:paraId="18511AAA" w14:textId="77777777" w:rsidTr="00C27E3C">
        <w:trPr>
          <w:cantSplit/>
        </w:trPr>
        <w:tc>
          <w:tcPr>
            <w:tcW w:w="794" w:type="dxa"/>
          </w:tcPr>
          <w:p w14:paraId="0128513A" w14:textId="77777777" w:rsidR="00C27E3C" w:rsidRPr="000B16F6" w:rsidRDefault="00C27E3C" w:rsidP="00C27E3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3C86BEC3" w14:textId="029F8D6E" w:rsidR="00C27E3C" w:rsidRPr="000B16F6" w:rsidRDefault="0022492A" w:rsidP="004B43C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کارگاه و امکنه چگونه قابل حذف می باشد؟</w:t>
            </w:r>
          </w:p>
        </w:tc>
      </w:tr>
      <w:tr w:rsidR="00C27E3C" w:rsidRPr="000B16F6" w14:paraId="55029BC1" w14:textId="77777777" w:rsidTr="00C27E3C">
        <w:trPr>
          <w:cantSplit/>
        </w:trPr>
        <w:tc>
          <w:tcPr>
            <w:tcW w:w="794" w:type="dxa"/>
          </w:tcPr>
          <w:p w14:paraId="7A78B27D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64513C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8D2CF6" w14:textId="558973F3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 &gt;&gt; عملیات &gt;&gt; حذف</w:t>
            </w:r>
          </w:p>
        </w:tc>
      </w:tr>
      <w:tr w:rsidR="00C27E3C" w:rsidRPr="000B16F6" w14:paraId="7C1B9D8B" w14:textId="77777777" w:rsidTr="00C27E3C">
        <w:trPr>
          <w:cantSplit/>
        </w:trPr>
        <w:tc>
          <w:tcPr>
            <w:tcW w:w="794" w:type="dxa"/>
          </w:tcPr>
          <w:p w14:paraId="601E1267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B4EAB5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9D142B" w14:textId="3D03A282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 &gt;&gt; بیشتر &gt;&gt; حذف</w:t>
            </w:r>
          </w:p>
        </w:tc>
      </w:tr>
      <w:tr w:rsidR="00C27E3C" w:rsidRPr="000B16F6" w14:paraId="7DF7E555" w14:textId="77777777" w:rsidTr="00C27E3C">
        <w:trPr>
          <w:cantSplit/>
        </w:trPr>
        <w:tc>
          <w:tcPr>
            <w:tcW w:w="794" w:type="dxa"/>
          </w:tcPr>
          <w:p w14:paraId="4A77DB3A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22121D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DDEC3" w14:textId="37AC87AB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حذف اماکن امکان پذیر نمی باشد.</w:t>
            </w:r>
          </w:p>
        </w:tc>
      </w:tr>
      <w:tr w:rsidR="00C27E3C" w:rsidRPr="000B16F6" w14:paraId="3FA838C5" w14:textId="77777777" w:rsidTr="00C27E3C">
        <w:trPr>
          <w:cantSplit/>
        </w:trPr>
        <w:tc>
          <w:tcPr>
            <w:tcW w:w="794" w:type="dxa"/>
          </w:tcPr>
          <w:p w14:paraId="2A25EFE2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706A46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A9C99C" w14:textId="7996AD53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فقط مدیر دانشگاهی به حذف اماکن دسترسی دارد</w:t>
            </w:r>
          </w:p>
        </w:tc>
      </w:tr>
      <w:tr w:rsidR="00C27E3C" w:rsidRPr="000B16F6" w14:paraId="5A399EE9" w14:textId="77777777" w:rsidTr="00C27E3C">
        <w:trPr>
          <w:cantSplit/>
        </w:trPr>
        <w:tc>
          <w:tcPr>
            <w:tcW w:w="794" w:type="dxa"/>
          </w:tcPr>
          <w:p w14:paraId="3396A1E7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CDE792" w14:textId="77777777" w:rsidR="00C27E3C" w:rsidRPr="000B16F6" w:rsidRDefault="00C27E3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92266F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57540512" w14:textId="77777777" w:rsidTr="00C27E3C">
        <w:trPr>
          <w:cantSplit/>
        </w:trPr>
        <w:tc>
          <w:tcPr>
            <w:tcW w:w="794" w:type="dxa"/>
          </w:tcPr>
          <w:p w14:paraId="54D96FB4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9F1E23" w14:textId="57994F6D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60BB73BA" w14:textId="77777777" w:rsidTr="00C27E3C">
        <w:trPr>
          <w:cantSplit/>
        </w:trPr>
        <w:tc>
          <w:tcPr>
            <w:tcW w:w="794" w:type="dxa"/>
          </w:tcPr>
          <w:p w14:paraId="4D537402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3FA96604" w14:textId="02AB720D" w:rsidR="00DA6CEC" w:rsidRPr="000B16F6" w:rsidRDefault="0022492A" w:rsidP="004B43CA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ثبت کارگاه و امکنه توسط کدام نقش امکان پذیر می باشد؟</w:t>
            </w:r>
          </w:p>
        </w:tc>
      </w:tr>
      <w:tr w:rsidR="00C27E3C" w:rsidRPr="000B16F6" w14:paraId="3195C424" w14:textId="77777777" w:rsidTr="00C27E3C">
        <w:trPr>
          <w:cantSplit/>
        </w:trPr>
        <w:tc>
          <w:tcPr>
            <w:tcW w:w="794" w:type="dxa"/>
          </w:tcPr>
          <w:p w14:paraId="1253A354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AD918D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B5A55C" w14:textId="3C01F754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فقط بازرس</w:t>
            </w:r>
          </w:p>
        </w:tc>
      </w:tr>
      <w:tr w:rsidR="00C27E3C" w:rsidRPr="000B16F6" w14:paraId="4E0B8397" w14:textId="77777777" w:rsidTr="00C27E3C">
        <w:trPr>
          <w:cantSplit/>
        </w:trPr>
        <w:tc>
          <w:tcPr>
            <w:tcW w:w="794" w:type="dxa"/>
          </w:tcPr>
          <w:p w14:paraId="59926D85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807C5A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2F7E43" w14:textId="2BE6EFA6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کاربری که نقشی در سامانه سامح دارد</w:t>
            </w:r>
          </w:p>
        </w:tc>
      </w:tr>
      <w:tr w:rsidR="00C27E3C" w:rsidRPr="000B16F6" w14:paraId="60817D38" w14:textId="77777777" w:rsidTr="00C27E3C">
        <w:trPr>
          <w:cantSplit/>
        </w:trPr>
        <w:tc>
          <w:tcPr>
            <w:tcW w:w="794" w:type="dxa"/>
          </w:tcPr>
          <w:p w14:paraId="2AC41AFD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4C1B4D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C02613" w14:textId="57DA251D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متصدی امکنه و بازرس</w:t>
            </w:r>
          </w:p>
        </w:tc>
      </w:tr>
      <w:tr w:rsidR="00C27E3C" w:rsidRPr="000B16F6" w14:paraId="1413517A" w14:textId="77777777" w:rsidTr="00C27E3C">
        <w:trPr>
          <w:cantSplit/>
        </w:trPr>
        <w:tc>
          <w:tcPr>
            <w:tcW w:w="794" w:type="dxa"/>
          </w:tcPr>
          <w:p w14:paraId="62ADB0C6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637731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EE075C8" w14:textId="22F38DCE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ارشد و مدیر دانشگاهی سامانه</w:t>
            </w:r>
          </w:p>
        </w:tc>
      </w:tr>
      <w:tr w:rsidR="00A83656" w:rsidRPr="000B16F6" w14:paraId="40699F9B" w14:textId="77777777" w:rsidTr="00C27E3C">
        <w:trPr>
          <w:cantSplit/>
        </w:trPr>
        <w:tc>
          <w:tcPr>
            <w:tcW w:w="794" w:type="dxa"/>
          </w:tcPr>
          <w:p w14:paraId="4429644D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F9B38B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1CDB6C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6093F755" w14:textId="77777777" w:rsidTr="00C27E3C">
        <w:trPr>
          <w:cantSplit/>
        </w:trPr>
        <w:tc>
          <w:tcPr>
            <w:tcW w:w="794" w:type="dxa"/>
          </w:tcPr>
          <w:p w14:paraId="011A8E1D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CA93C6" w14:textId="30278296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12FABCCA" w14:textId="77777777" w:rsidTr="00C27E3C">
        <w:trPr>
          <w:cantSplit/>
        </w:trPr>
        <w:tc>
          <w:tcPr>
            <w:tcW w:w="794" w:type="dxa"/>
          </w:tcPr>
          <w:p w14:paraId="27846C8B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53CDA333" w14:textId="66897B1C" w:rsidR="00DA6CEC" w:rsidRPr="000B16F6" w:rsidRDefault="0022492A" w:rsidP="007648F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اگر امکنه ای غیر فعال باشد به کدام روش می توان آن را غیر فعال نمود؟</w:t>
            </w:r>
          </w:p>
        </w:tc>
      </w:tr>
      <w:tr w:rsidR="00C27E3C" w:rsidRPr="000B16F6" w14:paraId="38EE7BF9" w14:textId="77777777" w:rsidTr="00C27E3C">
        <w:trPr>
          <w:cantSplit/>
        </w:trPr>
        <w:tc>
          <w:tcPr>
            <w:tcW w:w="794" w:type="dxa"/>
          </w:tcPr>
          <w:p w14:paraId="38293C05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F04CDB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C13A83" w14:textId="41C9911A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 تیک زدن غیر فعال موقت در موقع ثبت بازرسی</w:t>
            </w:r>
          </w:p>
        </w:tc>
      </w:tr>
      <w:tr w:rsidR="00C27E3C" w:rsidRPr="000B16F6" w14:paraId="4259029A" w14:textId="77777777" w:rsidTr="00C27E3C">
        <w:trPr>
          <w:cantSplit/>
        </w:trPr>
        <w:tc>
          <w:tcPr>
            <w:tcW w:w="794" w:type="dxa"/>
          </w:tcPr>
          <w:p w14:paraId="3016C4C4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876DB7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88EF82" w14:textId="13FC3101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 ادغام اماکن قابل ادغام</w:t>
            </w:r>
          </w:p>
        </w:tc>
      </w:tr>
      <w:tr w:rsidR="00C27E3C" w:rsidRPr="000B16F6" w14:paraId="5ABB16F3" w14:textId="77777777" w:rsidTr="00C27E3C">
        <w:trPr>
          <w:cantSplit/>
        </w:trPr>
        <w:tc>
          <w:tcPr>
            <w:tcW w:w="794" w:type="dxa"/>
          </w:tcPr>
          <w:p w14:paraId="6BC5A682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91BDE5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2EA6A0" w14:textId="7BC3E4EE" w:rsidR="00C27E3C" w:rsidRPr="000B16F6" w:rsidRDefault="0022492A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 &gt;&gt; عملیات &gt;&gt; ویرایش اطلاعات امکنه</w:t>
            </w:r>
          </w:p>
        </w:tc>
      </w:tr>
      <w:tr w:rsidR="00C27E3C" w:rsidRPr="000B16F6" w14:paraId="11C9BF1C" w14:textId="77777777" w:rsidTr="00C27E3C">
        <w:trPr>
          <w:cantSplit/>
        </w:trPr>
        <w:tc>
          <w:tcPr>
            <w:tcW w:w="794" w:type="dxa"/>
          </w:tcPr>
          <w:p w14:paraId="566C456A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AFC4E2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20CF9D" w14:textId="6AAEBFEC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نمی توان غیر فعال نمود</w:t>
            </w:r>
          </w:p>
        </w:tc>
      </w:tr>
      <w:tr w:rsidR="00A83656" w:rsidRPr="000B16F6" w14:paraId="7B44E3F8" w14:textId="77777777" w:rsidTr="00C27E3C">
        <w:trPr>
          <w:cantSplit/>
        </w:trPr>
        <w:tc>
          <w:tcPr>
            <w:tcW w:w="794" w:type="dxa"/>
          </w:tcPr>
          <w:p w14:paraId="03B55F6E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AB2A9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EA947C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02702F91" w14:textId="77777777" w:rsidTr="00C27E3C">
        <w:trPr>
          <w:cantSplit/>
        </w:trPr>
        <w:tc>
          <w:tcPr>
            <w:tcW w:w="794" w:type="dxa"/>
          </w:tcPr>
          <w:p w14:paraId="6E4F2865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CD923D" w14:textId="2C46B17C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637DD207" w14:textId="77777777" w:rsidTr="00C27E3C">
        <w:trPr>
          <w:cantSplit/>
        </w:trPr>
        <w:tc>
          <w:tcPr>
            <w:tcW w:w="794" w:type="dxa"/>
          </w:tcPr>
          <w:p w14:paraId="24DD7577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3C494F8E" w14:textId="6DDF0A5A" w:rsidR="00DA6CEC" w:rsidRPr="000B16F6" w:rsidRDefault="000E6411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ثبت کارگاه از کدام قسمت انجام می گیرد؟</w:t>
            </w:r>
          </w:p>
        </w:tc>
      </w:tr>
      <w:tr w:rsidR="00C27E3C" w:rsidRPr="000B16F6" w14:paraId="228E8AC0" w14:textId="77777777" w:rsidTr="00C27E3C">
        <w:trPr>
          <w:cantSplit/>
        </w:trPr>
        <w:tc>
          <w:tcPr>
            <w:tcW w:w="794" w:type="dxa"/>
          </w:tcPr>
          <w:p w14:paraId="6CEF2F68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FA92F5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E48350" w14:textId="45A05BEC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کارتابل دریافتی &gt;&gt; ایجاد وظیفه</w:t>
            </w:r>
          </w:p>
        </w:tc>
      </w:tr>
      <w:tr w:rsidR="00C27E3C" w:rsidRPr="000B16F6" w14:paraId="7517DE6C" w14:textId="77777777" w:rsidTr="00C27E3C">
        <w:trPr>
          <w:cantSplit/>
        </w:trPr>
        <w:tc>
          <w:tcPr>
            <w:tcW w:w="794" w:type="dxa"/>
          </w:tcPr>
          <w:p w14:paraId="516DB6CC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0AA226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FB772E" w14:textId="1596F635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کارتابل دریافتی &gt;&gt; علامت به علاوه</w:t>
            </w:r>
          </w:p>
        </w:tc>
      </w:tr>
      <w:tr w:rsidR="00C27E3C" w:rsidRPr="000B16F6" w14:paraId="2EFE3A63" w14:textId="77777777" w:rsidTr="00C27E3C">
        <w:trPr>
          <w:cantSplit/>
        </w:trPr>
        <w:tc>
          <w:tcPr>
            <w:tcW w:w="794" w:type="dxa"/>
          </w:tcPr>
          <w:p w14:paraId="2FBCD6B6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85D928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E8D9F3" w14:textId="7658CCBF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امکنه&gt;&gt; عملیات</w:t>
            </w:r>
          </w:p>
        </w:tc>
      </w:tr>
      <w:tr w:rsidR="00C27E3C" w:rsidRPr="000B16F6" w14:paraId="3EE3BA3A" w14:textId="77777777" w:rsidTr="00C27E3C">
        <w:trPr>
          <w:cantSplit/>
        </w:trPr>
        <w:tc>
          <w:tcPr>
            <w:tcW w:w="794" w:type="dxa"/>
          </w:tcPr>
          <w:p w14:paraId="6A12AC39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65F2C0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1EAD1C" w14:textId="5195AB31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 &gt;&gt; ایجاد وظیفه</w:t>
            </w:r>
          </w:p>
        </w:tc>
      </w:tr>
      <w:tr w:rsidR="00A83656" w:rsidRPr="000B16F6" w14:paraId="25CD28E2" w14:textId="77777777" w:rsidTr="00C27E3C">
        <w:trPr>
          <w:cantSplit/>
        </w:trPr>
        <w:tc>
          <w:tcPr>
            <w:tcW w:w="794" w:type="dxa"/>
          </w:tcPr>
          <w:p w14:paraId="416C1F9B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0563A9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A61B86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6A2380C3" w14:textId="77777777" w:rsidTr="00C27E3C">
        <w:trPr>
          <w:cantSplit/>
        </w:trPr>
        <w:tc>
          <w:tcPr>
            <w:tcW w:w="794" w:type="dxa"/>
          </w:tcPr>
          <w:p w14:paraId="617AD113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B3A73C" w14:textId="2194D6BA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C27E3C" w:rsidRPr="000B16F6" w14:paraId="590C828C" w14:textId="77777777" w:rsidTr="00C27E3C">
        <w:trPr>
          <w:cantSplit/>
        </w:trPr>
        <w:tc>
          <w:tcPr>
            <w:tcW w:w="794" w:type="dxa"/>
          </w:tcPr>
          <w:p w14:paraId="6F0F9C1E" w14:textId="77777777" w:rsidR="00C27E3C" w:rsidRPr="000B16F6" w:rsidRDefault="00C27E3C" w:rsidP="00C27E3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24D34BB7" w14:textId="128F203F" w:rsidR="00C27E3C" w:rsidRPr="000B16F6" w:rsidRDefault="000E6411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اطلاعات ضروری در ثبت کارگاه و امکنه کدامند؟</w:t>
            </w:r>
          </w:p>
        </w:tc>
      </w:tr>
      <w:tr w:rsidR="00C27E3C" w:rsidRPr="000B16F6" w14:paraId="6B3203FD" w14:textId="77777777" w:rsidTr="00C27E3C">
        <w:trPr>
          <w:cantSplit/>
        </w:trPr>
        <w:tc>
          <w:tcPr>
            <w:tcW w:w="794" w:type="dxa"/>
          </w:tcPr>
          <w:p w14:paraId="4FF9113F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17764E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224EB4" w14:textId="284C081E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ملی- کد پستی- دسته بندی بهداشتی</w:t>
            </w:r>
          </w:p>
        </w:tc>
      </w:tr>
      <w:tr w:rsidR="00C27E3C" w:rsidRPr="000B16F6" w14:paraId="2FC5E03D" w14:textId="77777777" w:rsidTr="00C27E3C">
        <w:trPr>
          <w:cantSplit/>
        </w:trPr>
        <w:tc>
          <w:tcPr>
            <w:tcW w:w="794" w:type="dxa"/>
          </w:tcPr>
          <w:p w14:paraId="78CFEE61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F8E79D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DA4CEC" w14:textId="3D1E3280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ملی- کد پستی- تلفن امکنه</w:t>
            </w:r>
          </w:p>
        </w:tc>
      </w:tr>
      <w:tr w:rsidR="00C27E3C" w:rsidRPr="000B16F6" w14:paraId="1D045C26" w14:textId="77777777" w:rsidTr="00C27E3C">
        <w:trPr>
          <w:cantSplit/>
        </w:trPr>
        <w:tc>
          <w:tcPr>
            <w:tcW w:w="794" w:type="dxa"/>
          </w:tcPr>
          <w:p w14:paraId="55384A38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8419D0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DF27BD" w14:textId="4E7D4EE7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ملی- کد پستی- تاریخ تولد میر یا متصدی</w:t>
            </w:r>
          </w:p>
        </w:tc>
      </w:tr>
      <w:tr w:rsidR="00C27E3C" w:rsidRPr="000B16F6" w14:paraId="5B086713" w14:textId="77777777" w:rsidTr="00C27E3C">
        <w:trPr>
          <w:cantSplit/>
        </w:trPr>
        <w:tc>
          <w:tcPr>
            <w:tcW w:w="794" w:type="dxa"/>
          </w:tcPr>
          <w:p w14:paraId="4B4FD327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646598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9A5DAC" w14:textId="226B05E8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 مل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- کد پست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- تار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خ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تولد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متصد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ی- دسته بندی بهداشتی</w:t>
            </w:r>
          </w:p>
        </w:tc>
      </w:tr>
      <w:tr w:rsidR="00C27E3C" w:rsidRPr="000B16F6" w14:paraId="0017BC38" w14:textId="77777777" w:rsidTr="00C27E3C">
        <w:trPr>
          <w:cantSplit/>
        </w:trPr>
        <w:tc>
          <w:tcPr>
            <w:tcW w:w="794" w:type="dxa"/>
          </w:tcPr>
          <w:p w14:paraId="6C672AB4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DE1D52" w14:textId="77777777" w:rsidR="00C27E3C" w:rsidRPr="000B16F6" w:rsidRDefault="00C27E3C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9C5343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1B772A81" w14:textId="77777777" w:rsidTr="00C27E3C">
        <w:trPr>
          <w:cantSplit/>
        </w:trPr>
        <w:tc>
          <w:tcPr>
            <w:tcW w:w="794" w:type="dxa"/>
          </w:tcPr>
          <w:p w14:paraId="6D32FD8A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359A8E" w14:textId="6BE7A375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4AFF2356" w14:textId="77777777" w:rsidTr="00C27E3C">
        <w:trPr>
          <w:cantSplit/>
        </w:trPr>
        <w:tc>
          <w:tcPr>
            <w:tcW w:w="794" w:type="dxa"/>
          </w:tcPr>
          <w:p w14:paraId="45A66670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7D55432D" w14:textId="4B59C5AF" w:rsidR="00DA6CEC" w:rsidRPr="000B16F6" w:rsidRDefault="000E6411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شناسه حقوقی برای کدام مورد باید ثبت گردد؟</w:t>
            </w:r>
          </w:p>
        </w:tc>
      </w:tr>
      <w:tr w:rsidR="00C27E3C" w:rsidRPr="000B16F6" w14:paraId="7347BDE8" w14:textId="77777777" w:rsidTr="00C27E3C">
        <w:trPr>
          <w:cantSplit/>
        </w:trPr>
        <w:tc>
          <w:tcPr>
            <w:tcW w:w="794" w:type="dxa"/>
          </w:tcPr>
          <w:p w14:paraId="38FB7C2D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D78D56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55DE8E" w14:textId="4E0195BA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مدارس</w:t>
            </w:r>
          </w:p>
        </w:tc>
      </w:tr>
      <w:tr w:rsidR="000C2B94" w:rsidRPr="000B16F6" w14:paraId="1FC68BB7" w14:textId="77777777" w:rsidTr="00C27E3C">
        <w:trPr>
          <w:cantSplit/>
        </w:trPr>
        <w:tc>
          <w:tcPr>
            <w:tcW w:w="794" w:type="dxa"/>
          </w:tcPr>
          <w:p w14:paraId="224D62B2" w14:textId="77777777" w:rsidR="000C2B94" w:rsidRPr="000B16F6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D0126C" w14:textId="77777777" w:rsidR="000C2B94" w:rsidRPr="000B16F6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5F5EDA" w14:textId="2DD9E187" w:rsidR="000C2B94" w:rsidRPr="000B16F6" w:rsidRDefault="000E6411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مساجد</w:t>
            </w:r>
          </w:p>
        </w:tc>
      </w:tr>
      <w:tr w:rsidR="000C2B94" w:rsidRPr="000B16F6" w14:paraId="29C7E43E" w14:textId="77777777" w:rsidTr="00C27E3C">
        <w:trPr>
          <w:cantSplit/>
        </w:trPr>
        <w:tc>
          <w:tcPr>
            <w:tcW w:w="794" w:type="dxa"/>
          </w:tcPr>
          <w:p w14:paraId="1EEAC001" w14:textId="77777777" w:rsidR="000C2B94" w:rsidRPr="000B16F6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D4ACA6" w14:textId="77777777" w:rsidR="000C2B94" w:rsidRPr="000B16F6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F01E51" w14:textId="1AADD388" w:rsidR="000C2B94" w:rsidRPr="000B16F6" w:rsidRDefault="000E6411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بیمارستانها</w:t>
            </w:r>
          </w:p>
        </w:tc>
      </w:tr>
      <w:tr w:rsidR="000C2B94" w:rsidRPr="000B16F6" w14:paraId="69A5E4C0" w14:textId="77777777" w:rsidTr="00C27E3C">
        <w:trPr>
          <w:cantSplit/>
        </w:trPr>
        <w:tc>
          <w:tcPr>
            <w:tcW w:w="794" w:type="dxa"/>
          </w:tcPr>
          <w:p w14:paraId="748BD7B1" w14:textId="77777777" w:rsidR="000C2B94" w:rsidRPr="000B16F6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DE91D8" w14:textId="77777777" w:rsidR="000C2B94" w:rsidRPr="000B16F6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8DDEB6" w14:textId="17ED4AEB" w:rsidR="000C2B94" w:rsidRPr="000B16F6" w:rsidRDefault="000E6411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0C2B94" w:rsidRPr="000B16F6" w14:paraId="36121881" w14:textId="77777777" w:rsidTr="00C27E3C">
        <w:trPr>
          <w:cantSplit/>
        </w:trPr>
        <w:tc>
          <w:tcPr>
            <w:tcW w:w="794" w:type="dxa"/>
          </w:tcPr>
          <w:p w14:paraId="1C4584AD" w14:textId="77777777" w:rsidR="000C2B94" w:rsidRPr="000B16F6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FF9C0B" w14:textId="77777777" w:rsidR="000C2B94" w:rsidRPr="000B16F6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F42E3C7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5C770527" w14:textId="77777777" w:rsidTr="00C27E3C">
        <w:trPr>
          <w:cantSplit/>
        </w:trPr>
        <w:tc>
          <w:tcPr>
            <w:tcW w:w="794" w:type="dxa"/>
          </w:tcPr>
          <w:p w14:paraId="74293E1A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40728A" w14:textId="51920EF5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308EB8BA" w14:textId="77777777" w:rsidTr="00C27E3C">
        <w:trPr>
          <w:cantSplit/>
        </w:trPr>
        <w:tc>
          <w:tcPr>
            <w:tcW w:w="794" w:type="dxa"/>
          </w:tcPr>
          <w:p w14:paraId="5D0D8E18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685C1B43" w14:textId="5A0DDCDE" w:rsidR="00DA6CEC" w:rsidRPr="000B16F6" w:rsidRDefault="000E6411" w:rsidP="00B2576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عدم نمایش نام و نام خانوادگی مدیر یا متصدی نشانه کدام یک می تواند باشد؟</w:t>
            </w:r>
          </w:p>
        </w:tc>
      </w:tr>
      <w:tr w:rsidR="00C27E3C" w:rsidRPr="000B16F6" w14:paraId="662D3A6D" w14:textId="77777777" w:rsidTr="00C27E3C">
        <w:trPr>
          <w:cantSplit/>
        </w:trPr>
        <w:tc>
          <w:tcPr>
            <w:tcW w:w="794" w:type="dxa"/>
          </w:tcPr>
          <w:p w14:paraId="6E5173CF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D4CDE6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EBDA95" w14:textId="6B5C8425" w:rsidR="00C27E3C" w:rsidRPr="000B16F6" w:rsidRDefault="000E6411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عدم ثبت صحیح کد ملی</w:t>
            </w:r>
          </w:p>
        </w:tc>
      </w:tr>
      <w:tr w:rsidR="00C27E3C" w:rsidRPr="000B16F6" w14:paraId="0F36F44E" w14:textId="77777777" w:rsidTr="00C27E3C">
        <w:trPr>
          <w:cantSplit/>
        </w:trPr>
        <w:tc>
          <w:tcPr>
            <w:tcW w:w="794" w:type="dxa"/>
          </w:tcPr>
          <w:p w14:paraId="70275F8E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89C35F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18E5DD" w14:textId="1C478E8A" w:rsidR="00C27E3C" w:rsidRPr="000B16F6" w:rsidRDefault="00C94E35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عدم ثبت صحیح تاریخ تولد</w:t>
            </w:r>
          </w:p>
        </w:tc>
      </w:tr>
      <w:tr w:rsidR="00C27E3C" w:rsidRPr="000B16F6" w14:paraId="30F7A6AF" w14:textId="77777777" w:rsidTr="00C27E3C">
        <w:trPr>
          <w:cantSplit/>
        </w:trPr>
        <w:tc>
          <w:tcPr>
            <w:tcW w:w="794" w:type="dxa"/>
          </w:tcPr>
          <w:p w14:paraId="4A46FD79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76DA15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992A47" w14:textId="474FD4FC" w:rsidR="00C27E3C" w:rsidRPr="000B16F6" w:rsidRDefault="00C94E35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ثبت اشتباه نام و نام خانوادگی</w:t>
            </w:r>
          </w:p>
        </w:tc>
      </w:tr>
      <w:tr w:rsidR="00C27E3C" w:rsidRPr="000B16F6" w14:paraId="1EB9CA15" w14:textId="77777777" w:rsidTr="00C27E3C">
        <w:trPr>
          <w:cantSplit/>
        </w:trPr>
        <w:tc>
          <w:tcPr>
            <w:tcW w:w="794" w:type="dxa"/>
          </w:tcPr>
          <w:p w14:paraId="27C24697" w14:textId="77777777" w:rsidR="00C27E3C" w:rsidRPr="000B16F6" w:rsidRDefault="00C27E3C" w:rsidP="00C27E3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1ADF7A" w14:textId="77777777" w:rsidR="00C27E3C" w:rsidRPr="000B16F6" w:rsidRDefault="00C27E3C" w:rsidP="00C27E3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FC363F" w14:textId="16D35D99" w:rsidR="00C27E3C" w:rsidRPr="000B16F6" w:rsidRDefault="00C94E35" w:rsidP="00C27E3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</w:p>
        </w:tc>
      </w:tr>
      <w:tr w:rsidR="00A83656" w:rsidRPr="000B16F6" w14:paraId="7201F44C" w14:textId="77777777" w:rsidTr="00C27E3C">
        <w:trPr>
          <w:cantSplit/>
        </w:trPr>
        <w:tc>
          <w:tcPr>
            <w:tcW w:w="794" w:type="dxa"/>
          </w:tcPr>
          <w:p w14:paraId="588A4E23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E46BA2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060EA1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558338E5" w14:textId="77777777" w:rsidTr="00AC72BE">
        <w:trPr>
          <w:cantSplit/>
        </w:trPr>
        <w:tc>
          <w:tcPr>
            <w:tcW w:w="794" w:type="dxa"/>
          </w:tcPr>
          <w:p w14:paraId="136C1C9E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92A2FB" w14:textId="27FC3061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2393F9C8" w14:textId="77777777" w:rsidTr="00AC72BE">
        <w:trPr>
          <w:cantSplit/>
        </w:trPr>
        <w:tc>
          <w:tcPr>
            <w:tcW w:w="794" w:type="dxa"/>
          </w:tcPr>
          <w:p w14:paraId="262A8E7F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02FF9F6E" w14:textId="1FA84367" w:rsidR="00DA6CEC" w:rsidRPr="000B16F6" w:rsidRDefault="00C94E35" w:rsidP="002C27F7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اصلاح اطلاعات هویتی از کدام روش امکان پذیر است؟</w:t>
            </w:r>
          </w:p>
        </w:tc>
      </w:tr>
      <w:tr w:rsidR="00AC72BE" w:rsidRPr="000B16F6" w14:paraId="00B17A7A" w14:textId="77777777" w:rsidTr="00AC72BE">
        <w:trPr>
          <w:cantSplit/>
        </w:trPr>
        <w:tc>
          <w:tcPr>
            <w:tcW w:w="794" w:type="dxa"/>
          </w:tcPr>
          <w:p w14:paraId="7EE237AF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7F3719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71A41A" w14:textId="213247A1" w:rsidR="00AC72BE" w:rsidRPr="000B16F6" w:rsidRDefault="00C94E35" w:rsidP="00C94E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ثبت در خواست پشتیبانی و ارجاع به مدیر سامانه</w:t>
            </w:r>
          </w:p>
        </w:tc>
      </w:tr>
      <w:tr w:rsidR="00AC72BE" w:rsidRPr="000B16F6" w14:paraId="022586D7" w14:textId="77777777" w:rsidTr="00AC72BE">
        <w:trPr>
          <w:cantSplit/>
        </w:trPr>
        <w:tc>
          <w:tcPr>
            <w:tcW w:w="794" w:type="dxa"/>
          </w:tcPr>
          <w:p w14:paraId="33B445B4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E2EAC0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549D5C" w14:textId="159257BC" w:rsidR="00AC72BE" w:rsidRPr="000B16F6" w:rsidRDefault="00C94E35" w:rsidP="00C94E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ورود مدیر یا متصدی از طریق </w:t>
            </w:r>
            <w:r w:rsidR="00DF50E0" w:rsidRPr="000B16F6">
              <w:rPr>
                <w:rStyle w:val="StyleComplexNazanin"/>
                <w:rFonts w:asciiTheme="majorBidi" w:eastAsiaTheme="minorEastAsia" w:hAnsiTheme="majorBidi" w:cs="B Nazanin" w:hint="cs"/>
                <w:rtl/>
                <w:lang w:bidi="fa-IR"/>
              </w:rPr>
              <w:t xml:space="preserve">درگاه ملی خدمات دولت هوشمند </w:t>
            </w:r>
          </w:p>
        </w:tc>
      </w:tr>
      <w:tr w:rsidR="00AC72BE" w:rsidRPr="000B16F6" w14:paraId="0FE775B1" w14:textId="77777777" w:rsidTr="00AC72BE">
        <w:trPr>
          <w:cantSplit/>
        </w:trPr>
        <w:tc>
          <w:tcPr>
            <w:tcW w:w="794" w:type="dxa"/>
          </w:tcPr>
          <w:p w14:paraId="74B2889B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2FA81A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508ABE" w14:textId="18DD037B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</w:p>
        </w:tc>
      </w:tr>
      <w:tr w:rsidR="00AC72BE" w:rsidRPr="000B16F6" w14:paraId="40950A30" w14:textId="77777777" w:rsidTr="00AC72BE">
        <w:trPr>
          <w:cantSplit/>
        </w:trPr>
        <w:tc>
          <w:tcPr>
            <w:tcW w:w="794" w:type="dxa"/>
          </w:tcPr>
          <w:p w14:paraId="3D9AC0EC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7EB5B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3D0929" w14:textId="02D643F1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از طریق ویرایش اطلاعات</w:t>
            </w:r>
          </w:p>
        </w:tc>
      </w:tr>
      <w:tr w:rsidR="00A83656" w:rsidRPr="000B16F6" w14:paraId="772DB9B7" w14:textId="77777777" w:rsidTr="00AC72BE">
        <w:trPr>
          <w:cantSplit/>
        </w:trPr>
        <w:tc>
          <w:tcPr>
            <w:tcW w:w="794" w:type="dxa"/>
          </w:tcPr>
          <w:p w14:paraId="30B4B84B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0EE9D8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03A8ECD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3C0792D0" w14:textId="77777777" w:rsidTr="00AC72BE">
        <w:trPr>
          <w:cantSplit/>
        </w:trPr>
        <w:tc>
          <w:tcPr>
            <w:tcW w:w="794" w:type="dxa"/>
          </w:tcPr>
          <w:p w14:paraId="518528E9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C7F55B2" w14:textId="642FF119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6017497F" w14:textId="77777777" w:rsidTr="00AC72BE">
        <w:trPr>
          <w:cantSplit/>
        </w:trPr>
        <w:tc>
          <w:tcPr>
            <w:tcW w:w="794" w:type="dxa"/>
          </w:tcPr>
          <w:p w14:paraId="099806DD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07158837" w14:textId="0E5CE1DB" w:rsidR="00DA6CEC" w:rsidRPr="000B16F6" w:rsidRDefault="00C94E35" w:rsidP="007E6B57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اگر کدپستی ثبت شده اشتباه بوده و با آدرس اعلام شده همخوانی نداشته باشد</w:t>
            </w:r>
          </w:p>
        </w:tc>
      </w:tr>
      <w:tr w:rsidR="00DA6CEC" w:rsidRPr="000B16F6" w14:paraId="55AF389F" w14:textId="77777777" w:rsidTr="00AC72BE">
        <w:trPr>
          <w:cantSplit/>
        </w:trPr>
        <w:tc>
          <w:tcPr>
            <w:tcW w:w="794" w:type="dxa"/>
          </w:tcPr>
          <w:p w14:paraId="786B6AB8" w14:textId="77777777" w:rsidR="00DA6CEC" w:rsidRPr="000B16F6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A1007" w14:textId="77777777" w:rsidR="00DA6CEC" w:rsidRPr="000B16F6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75A7B2" w14:textId="7036A963" w:rsidR="00DA6CEC" w:rsidRPr="000B16F6" w:rsidRDefault="00C94E35" w:rsidP="00C94E35">
            <w:pPr>
              <w:rPr>
                <w:rStyle w:val="StyleComplexNazanin"/>
                <w:rFonts w:asciiTheme="minorHAnsi" w:hAnsiTheme="minorHAns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inorHAnsi" w:hAnsiTheme="minorHAnsi" w:cs="B Nazanin" w:hint="cs"/>
                <w:rtl/>
                <w:lang w:bidi="fa-IR"/>
              </w:rPr>
              <w:t>قسمت آدرس استعلامی خالی نشان داده می شود</w:t>
            </w:r>
          </w:p>
        </w:tc>
      </w:tr>
      <w:tr w:rsidR="00AC72BE" w:rsidRPr="000B16F6" w14:paraId="162F2C7A" w14:textId="77777777" w:rsidTr="00AC72BE">
        <w:trPr>
          <w:cantSplit/>
        </w:trPr>
        <w:tc>
          <w:tcPr>
            <w:tcW w:w="794" w:type="dxa"/>
          </w:tcPr>
          <w:p w14:paraId="3E1C0766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4B383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77922A" w14:textId="1C514063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آدرس محل دیگری در آدرس استعلامی نمایش داده می شود</w:t>
            </w:r>
          </w:p>
        </w:tc>
      </w:tr>
      <w:tr w:rsidR="00AC72BE" w:rsidRPr="000B16F6" w14:paraId="186F5F32" w14:textId="77777777" w:rsidTr="00AC72BE">
        <w:trPr>
          <w:cantSplit/>
        </w:trPr>
        <w:tc>
          <w:tcPr>
            <w:tcW w:w="794" w:type="dxa"/>
          </w:tcPr>
          <w:p w14:paraId="2ACA0848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AC8255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10B7FE" w14:textId="21AF5D70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امکنه غیر فعال می شود</w:t>
            </w:r>
          </w:p>
        </w:tc>
      </w:tr>
      <w:tr w:rsidR="00AC72BE" w:rsidRPr="000B16F6" w14:paraId="43721039" w14:textId="77777777" w:rsidTr="00AC72BE">
        <w:trPr>
          <w:cantSplit/>
        </w:trPr>
        <w:tc>
          <w:tcPr>
            <w:tcW w:w="794" w:type="dxa"/>
          </w:tcPr>
          <w:p w14:paraId="03A3C56E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D9AC48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B31D27" w14:textId="25530DDC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0B16F6" w14:paraId="44F10EDC" w14:textId="77777777" w:rsidTr="00AC72BE">
        <w:trPr>
          <w:cantSplit/>
        </w:trPr>
        <w:tc>
          <w:tcPr>
            <w:tcW w:w="794" w:type="dxa"/>
          </w:tcPr>
          <w:p w14:paraId="09E5373F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852BE0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D3E9A2" w14:textId="77777777" w:rsidR="00DA6CEC" w:rsidRPr="000B16F6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2B6D247" w14:textId="77777777" w:rsidR="00847B11" w:rsidRPr="000B16F6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136F6C04" w14:textId="77777777" w:rsidTr="00AC72BE">
        <w:trPr>
          <w:cantSplit/>
        </w:trPr>
        <w:tc>
          <w:tcPr>
            <w:tcW w:w="794" w:type="dxa"/>
          </w:tcPr>
          <w:p w14:paraId="4AADD352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90CF5A" w14:textId="470A815E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AC72BE" w:rsidRPr="000B16F6" w14:paraId="78CE3F29" w14:textId="77777777" w:rsidTr="00AC72BE">
        <w:trPr>
          <w:cantSplit/>
        </w:trPr>
        <w:tc>
          <w:tcPr>
            <w:tcW w:w="794" w:type="dxa"/>
          </w:tcPr>
          <w:p w14:paraId="348F9166" w14:textId="77777777" w:rsidR="00AC72BE" w:rsidRPr="000B16F6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0F458364" w14:textId="7C4D172D" w:rsidR="00AC72BE" w:rsidRPr="000B16F6" w:rsidRDefault="00C94E35" w:rsidP="00B624A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در چه موردی آدرس استعلامی با آدرس ثبت شده مغایرت خواهد داشت؟</w:t>
            </w:r>
          </w:p>
        </w:tc>
      </w:tr>
      <w:tr w:rsidR="00AC72BE" w:rsidRPr="000B16F6" w14:paraId="0EADC762" w14:textId="77777777" w:rsidTr="00AC72BE">
        <w:trPr>
          <w:cantSplit/>
        </w:trPr>
        <w:tc>
          <w:tcPr>
            <w:tcW w:w="794" w:type="dxa"/>
          </w:tcPr>
          <w:p w14:paraId="1B5A02B4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268223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B5B753F" w14:textId="2FE5F563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اگر کدپستی ثبت شده اشتباه باشد</w:t>
            </w:r>
          </w:p>
        </w:tc>
      </w:tr>
      <w:tr w:rsidR="00AC72BE" w:rsidRPr="000B16F6" w14:paraId="4CFEAC26" w14:textId="77777777" w:rsidTr="00AC72BE">
        <w:trPr>
          <w:cantSplit/>
        </w:trPr>
        <w:tc>
          <w:tcPr>
            <w:tcW w:w="794" w:type="dxa"/>
          </w:tcPr>
          <w:p w14:paraId="3BC6B7BE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83D641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BF5A79" w14:textId="3B4F6FC5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آدرس استعلامی در سامح وجود ندارد</w:t>
            </w:r>
          </w:p>
        </w:tc>
      </w:tr>
      <w:tr w:rsidR="00AC72BE" w:rsidRPr="000B16F6" w14:paraId="21DAC447" w14:textId="77777777" w:rsidTr="00AC72BE">
        <w:trPr>
          <w:cantSplit/>
        </w:trPr>
        <w:tc>
          <w:tcPr>
            <w:tcW w:w="794" w:type="dxa"/>
          </w:tcPr>
          <w:p w14:paraId="611EFFA0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418473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831C1F" w14:textId="4617437C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اگر اطلاعات امکنه ویرایش گردد</w:t>
            </w:r>
          </w:p>
        </w:tc>
      </w:tr>
      <w:tr w:rsidR="00AC72BE" w:rsidRPr="000B16F6" w14:paraId="520C20E8" w14:textId="77777777" w:rsidTr="00AC72BE">
        <w:trPr>
          <w:cantSplit/>
        </w:trPr>
        <w:tc>
          <w:tcPr>
            <w:tcW w:w="794" w:type="dxa"/>
          </w:tcPr>
          <w:p w14:paraId="60A8AAA9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A8118D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B6273C" w14:textId="1A5086D0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اگر کد پست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ثبت شده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مربوط به محل 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</w:t>
            </w:r>
          </w:p>
        </w:tc>
      </w:tr>
      <w:tr w:rsidR="00AC72BE" w:rsidRPr="000B16F6" w14:paraId="574032B3" w14:textId="77777777" w:rsidTr="00AC72BE">
        <w:trPr>
          <w:cantSplit/>
        </w:trPr>
        <w:tc>
          <w:tcPr>
            <w:tcW w:w="794" w:type="dxa"/>
          </w:tcPr>
          <w:p w14:paraId="365744A4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F111AF" w14:textId="77777777" w:rsidR="00AC72BE" w:rsidRPr="000B16F6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E5EBD8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2AF996B6" w14:textId="77777777" w:rsidTr="00AC72BE">
        <w:trPr>
          <w:cantSplit/>
        </w:trPr>
        <w:tc>
          <w:tcPr>
            <w:tcW w:w="794" w:type="dxa"/>
          </w:tcPr>
          <w:p w14:paraId="1395B01D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91F890" w14:textId="3C2289E0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AC72BE" w:rsidRPr="000B16F6" w14:paraId="543E7216" w14:textId="77777777" w:rsidTr="00AC72BE">
        <w:trPr>
          <w:cantSplit/>
        </w:trPr>
        <w:tc>
          <w:tcPr>
            <w:tcW w:w="794" w:type="dxa"/>
          </w:tcPr>
          <w:p w14:paraId="44179B42" w14:textId="77777777" w:rsidR="00AC72BE" w:rsidRPr="000B16F6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5CE18F2C" w14:textId="442C2BC9" w:rsidR="00AC72BE" w:rsidRPr="000B16F6" w:rsidRDefault="00C94E35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در کدام قسمت دسترسی به آدرس استعلامی امکان پذیر می باشد؟</w:t>
            </w:r>
          </w:p>
        </w:tc>
      </w:tr>
      <w:tr w:rsidR="00AC72BE" w:rsidRPr="000B16F6" w14:paraId="62F02C03" w14:textId="77777777" w:rsidTr="00AC72BE">
        <w:trPr>
          <w:cantSplit/>
        </w:trPr>
        <w:tc>
          <w:tcPr>
            <w:tcW w:w="794" w:type="dxa"/>
          </w:tcPr>
          <w:p w14:paraId="7AAB8D6E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5DB431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D67FC2" w14:textId="377D10DC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 &gt;&gt; بیشتر &gt;&gt; اطلاعات امکنه</w:t>
            </w:r>
          </w:p>
        </w:tc>
      </w:tr>
      <w:tr w:rsidR="00AC72BE" w:rsidRPr="000B16F6" w14:paraId="18553D8F" w14:textId="77777777" w:rsidTr="00AC72BE">
        <w:trPr>
          <w:cantSplit/>
        </w:trPr>
        <w:tc>
          <w:tcPr>
            <w:tcW w:w="794" w:type="dxa"/>
          </w:tcPr>
          <w:p w14:paraId="32D556B8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6C8C56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50A1A0" w14:textId="7C6F15DB" w:rsidR="00AC72BE" w:rsidRPr="000B16F6" w:rsidRDefault="00F06D86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 &gt;&gt; عملیات</w:t>
            </w:r>
          </w:p>
        </w:tc>
      </w:tr>
      <w:tr w:rsidR="00AC72BE" w:rsidRPr="000B16F6" w14:paraId="5F34E4C7" w14:textId="77777777" w:rsidTr="00AC72BE">
        <w:trPr>
          <w:cantSplit/>
        </w:trPr>
        <w:tc>
          <w:tcPr>
            <w:tcW w:w="794" w:type="dxa"/>
          </w:tcPr>
          <w:p w14:paraId="192766E7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A35821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078A3E8" w14:textId="38A61B18" w:rsidR="00AC72BE" w:rsidRPr="000B16F6" w:rsidRDefault="00F06D86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امکان پذیر نمی باشد.</w:t>
            </w:r>
          </w:p>
        </w:tc>
      </w:tr>
      <w:tr w:rsidR="00AC72BE" w:rsidRPr="000B16F6" w14:paraId="20E59A21" w14:textId="77777777" w:rsidTr="00AC72BE">
        <w:trPr>
          <w:cantSplit/>
        </w:trPr>
        <w:tc>
          <w:tcPr>
            <w:tcW w:w="794" w:type="dxa"/>
          </w:tcPr>
          <w:p w14:paraId="0B399CE8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45385D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901795" w14:textId="0FBC3EFB" w:rsidR="00AC72BE" w:rsidRPr="000B16F6" w:rsidRDefault="00C94E35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مدیریت کارگاه و امکنه&gt;&gt; بیشتر &gt;&gt; اطلاعات تماس</w:t>
            </w:r>
          </w:p>
        </w:tc>
      </w:tr>
      <w:tr w:rsidR="00AC72BE" w:rsidRPr="000B16F6" w14:paraId="455666E1" w14:textId="77777777" w:rsidTr="00AC72BE">
        <w:trPr>
          <w:cantSplit/>
        </w:trPr>
        <w:tc>
          <w:tcPr>
            <w:tcW w:w="794" w:type="dxa"/>
          </w:tcPr>
          <w:p w14:paraId="2356A627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30E88E" w14:textId="77777777" w:rsidR="00AC72BE" w:rsidRPr="000B16F6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B590AB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3B0EA124" w14:textId="77777777" w:rsidTr="00AC72BE">
        <w:trPr>
          <w:cantSplit/>
        </w:trPr>
        <w:tc>
          <w:tcPr>
            <w:tcW w:w="794" w:type="dxa"/>
          </w:tcPr>
          <w:p w14:paraId="367BBC2D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EECBD6" w14:textId="49CC1A09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0FE58501" w14:textId="77777777" w:rsidTr="00AC72BE">
        <w:trPr>
          <w:cantSplit/>
        </w:trPr>
        <w:tc>
          <w:tcPr>
            <w:tcW w:w="794" w:type="dxa"/>
          </w:tcPr>
          <w:p w14:paraId="3B48B819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67FA7EF6" w14:textId="1CF6CA4A" w:rsidR="00DA6CEC" w:rsidRPr="000B16F6" w:rsidRDefault="00531283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آیسیک امکنه بر روی کدام گزینه تاثیر دارد؟</w:t>
            </w:r>
          </w:p>
        </w:tc>
      </w:tr>
      <w:tr w:rsidR="00AC72BE" w:rsidRPr="000B16F6" w14:paraId="5A8A384A" w14:textId="77777777" w:rsidTr="00AC72BE">
        <w:trPr>
          <w:cantSplit/>
        </w:trPr>
        <w:tc>
          <w:tcPr>
            <w:tcW w:w="794" w:type="dxa"/>
          </w:tcPr>
          <w:p w14:paraId="732C1E79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9A011D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29AACC" w14:textId="213FDB7E" w:rsidR="00AC72BE" w:rsidRPr="000B16F6" w:rsidRDefault="0053128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قرار گرفتن در بازرسی محیط یا حرفه</w:t>
            </w:r>
          </w:p>
        </w:tc>
      </w:tr>
      <w:tr w:rsidR="00AC72BE" w:rsidRPr="000B16F6" w14:paraId="39810036" w14:textId="77777777" w:rsidTr="00AC72BE">
        <w:trPr>
          <w:cantSplit/>
        </w:trPr>
        <w:tc>
          <w:tcPr>
            <w:tcW w:w="794" w:type="dxa"/>
          </w:tcPr>
          <w:p w14:paraId="039E432E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83FC72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789F39" w14:textId="4E2E5281" w:rsidR="00AC72BE" w:rsidRPr="000B16F6" w:rsidRDefault="0053128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بارگذاری چک لیست مربوطه</w:t>
            </w:r>
          </w:p>
        </w:tc>
      </w:tr>
      <w:tr w:rsidR="00AC72BE" w:rsidRPr="000B16F6" w14:paraId="49553F59" w14:textId="77777777" w:rsidTr="00AC72BE">
        <w:trPr>
          <w:cantSplit/>
        </w:trPr>
        <w:tc>
          <w:tcPr>
            <w:tcW w:w="794" w:type="dxa"/>
          </w:tcPr>
          <w:p w14:paraId="24F1DB6E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BCD32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17BE6E2" w14:textId="7E2AB35B" w:rsidR="00AC72BE" w:rsidRPr="000B16F6" w:rsidRDefault="0053128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</w:p>
        </w:tc>
      </w:tr>
      <w:tr w:rsidR="00AC72BE" w:rsidRPr="000B16F6" w14:paraId="556C56FB" w14:textId="77777777" w:rsidTr="00AC72BE">
        <w:trPr>
          <w:cantSplit/>
        </w:trPr>
        <w:tc>
          <w:tcPr>
            <w:tcW w:w="794" w:type="dxa"/>
          </w:tcPr>
          <w:p w14:paraId="666C0B9A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05FDB8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E34F77" w14:textId="472F97FA" w:rsidR="00AC72BE" w:rsidRPr="000B16F6" w:rsidRDefault="0053128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هیچکدام</w:t>
            </w:r>
          </w:p>
        </w:tc>
      </w:tr>
      <w:tr w:rsidR="00A83656" w:rsidRPr="000B16F6" w14:paraId="72A0D7F1" w14:textId="77777777" w:rsidTr="00AC72BE">
        <w:trPr>
          <w:cantSplit/>
        </w:trPr>
        <w:tc>
          <w:tcPr>
            <w:tcW w:w="794" w:type="dxa"/>
          </w:tcPr>
          <w:p w14:paraId="3851B15A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0D9F31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891AC9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424E3827" w14:textId="77777777" w:rsidTr="00AC72BE">
        <w:trPr>
          <w:cantSplit/>
        </w:trPr>
        <w:tc>
          <w:tcPr>
            <w:tcW w:w="794" w:type="dxa"/>
          </w:tcPr>
          <w:p w14:paraId="69D54997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750504" w14:textId="10AE3B50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AC72BE" w:rsidRPr="000B16F6" w14:paraId="44CBF327" w14:textId="77777777" w:rsidTr="00AC72BE">
        <w:trPr>
          <w:cantSplit/>
        </w:trPr>
        <w:tc>
          <w:tcPr>
            <w:tcW w:w="794" w:type="dxa"/>
          </w:tcPr>
          <w:p w14:paraId="4DCD17DE" w14:textId="77777777" w:rsidR="00AC72BE" w:rsidRPr="000B16F6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7E956837" w14:textId="37C1E89E" w:rsidR="00AC72BE" w:rsidRPr="000B16F6" w:rsidRDefault="00531283" w:rsidP="0053128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مورد در خصوص امکان اصلاح کد آیسیک صحیخ است؟</w:t>
            </w:r>
          </w:p>
        </w:tc>
      </w:tr>
      <w:tr w:rsidR="00AC72BE" w:rsidRPr="000B16F6" w14:paraId="1678E48D" w14:textId="77777777" w:rsidTr="00AC72BE">
        <w:trPr>
          <w:cantSplit/>
        </w:trPr>
        <w:tc>
          <w:tcPr>
            <w:tcW w:w="794" w:type="dxa"/>
          </w:tcPr>
          <w:p w14:paraId="5F3BEBAB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CCEA6C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49E8E9" w14:textId="2505B790" w:rsidR="00AC72BE" w:rsidRPr="000B16F6" w:rsidRDefault="0053128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وقتی امکنه گردش کار فعال ندارد می توان ویراش نمود</w:t>
            </w:r>
          </w:p>
        </w:tc>
      </w:tr>
      <w:tr w:rsidR="00AC72BE" w:rsidRPr="000B16F6" w14:paraId="4DCCFC55" w14:textId="77777777" w:rsidTr="00AC72BE">
        <w:trPr>
          <w:cantSplit/>
        </w:trPr>
        <w:tc>
          <w:tcPr>
            <w:tcW w:w="794" w:type="dxa"/>
          </w:tcPr>
          <w:p w14:paraId="36E4A7A6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006E82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9C5DF3" w14:textId="400A31E5" w:rsidR="00AC72BE" w:rsidRPr="000B16F6" w:rsidRDefault="00531283" w:rsidP="0053128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مرحله ثبت بازرسی چنانچه قبلا بازرسی ثبت شده نداشته باشد</w:t>
            </w:r>
          </w:p>
        </w:tc>
      </w:tr>
      <w:tr w:rsidR="00AC72BE" w:rsidRPr="000B16F6" w14:paraId="5B06A389" w14:textId="77777777" w:rsidTr="00AC72BE">
        <w:trPr>
          <w:cantSplit/>
        </w:trPr>
        <w:tc>
          <w:tcPr>
            <w:tcW w:w="794" w:type="dxa"/>
          </w:tcPr>
          <w:p w14:paraId="4BF9268A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4857EC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61BFC4" w14:textId="5AD9A465" w:rsidR="00AC72BE" w:rsidRPr="000B16F6" w:rsidRDefault="0053128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اصلاح آیسیک امکنه در مورد اماکن دارای بازرسی ثبت شده اماکن ندارد</w:t>
            </w:r>
          </w:p>
        </w:tc>
      </w:tr>
      <w:tr w:rsidR="00AC72BE" w:rsidRPr="000B16F6" w14:paraId="3F364194" w14:textId="77777777" w:rsidTr="00AC72BE">
        <w:trPr>
          <w:cantSplit/>
        </w:trPr>
        <w:tc>
          <w:tcPr>
            <w:tcW w:w="794" w:type="dxa"/>
          </w:tcPr>
          <w:p w14:paraId="28BC96BD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EF8D93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173418" w14:textId="53925410" w:rsidR="00AC72BE" w:rsidRPr="000B16F6" w:rsidRDefault="0053128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C72BE" w:rsidRPr="000B16F6" w14:paraId="7641EB9E" w14:textId="77777777" w:rsidTr="00AC72BE">
        <w:trPr>
          <w:cantSplit/>
        </w:trPr>
        <w:tc>
          <w:tcPr>
            <w:tcW w:w="794" w:type="dxa"/>
          </w:tcPr>
          <w:p w14:paraId="1F7EA1D6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1344C4" w14:textId="77777777" w:rsidR="00AC72BE" w:rsidRPr="000B16F6" w:rsidRDefault="00AC72BE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F8F320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51BCAF8F" w14:textId="77777777" w:rsidTr="00AC72BE">
        <w:trPr>
          <w:cantSplit/>
        </w:trPr>
        <w:tc>
          <w:tcPr>
            <w:tcW w:w="794" w:type="dxa"/>
          </w:tcPr>
          <w:p w14:paraId="3E93EDAA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1160D5" w14:textId="5EA5AB02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AC72BE" w:rsidRPr="000B16F6" w14:paraId="5784D256" w14:textId="77777777" w:rsidTr="00AC72BE">
        <w:trPr>
          <w:cantSplit/>
        </w:trPr>
        <w:tc>
          <w:tcPr>
            <w:tcW w:w="794" w:type="dxa"/>
          </w:tcPr>
          <w:p w14:paraId="4EA7D52B" w14:textId="77777777" w:rsidR="00AC72BE" w:rsidRPr="000B16F6" w:rsidRDefault="00AC72BE" w:rsidP="00AC72B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643B71AC" w14:textId="018E24C6" w:rsidR="00AC72BE" w:rsidRPr="000B16F6" w:rsidRDefault="00531283" w:rsidP="00E84A5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صورت و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را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آ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</w:t>
            </w:r>
          </w:p>
        </w:tc>
      </w:tr>
      <w:tr w:rsidR="00AC72BE" w:rsidRPr="000B16F6" w14:paraId="5BA1CCBE" w14:textId="77777777" w:rsidTr="00AC72BE">
        <w:trPr>
          <w:cantSplit/>
        </w:trPr>
        <w:tc>
          <w:tcPr>
            <w:tcW w:w="794" w:type="dxa"/>
          </w:tcPr>
          <w:p w14:paraId="1D861AF1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C44008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D93A63" w14:textId="0A20E7F3" w:rsidR="00AC72BE" w:rsidRPr="000B16F6" w:rsidRDefault="0053128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ادامه مراحل با آیسیک جدید انجام می گیرد</w:t>
            </w:r>
          </w:p>
        </w:tc>
      </w:tr>
      <w:tr w:rsidR="00AC72BE" w:rsidRPr="000B16F6" w14:paraId="3CD83DC0" w14:textId="77777777" w:rsidTr="00AC72BE">
        <w:trPr>
          <w:cantSplit/>
        </w:trPr>
        <w:tc>
          <w:tcPr>
            <w:tcW w:w="794" w:type="dxa"/>
          </w:tcPr>
          <w:p w14:paraId="69387AA0" w14:textId="77777777" w:rsidR="00AC72BE" w:rsidRPr="000B16F6" w:rsidRDefault="00AC72BE" w:rsidP="00AC72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C531A7" w14:textId="77777777" w:rsidR="00AC72BE" w:rsidRPr="000B16F6" w:rsidRDefault="00AC72BE" w:rsidP="00AC72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0EB23A" w14:textId="5C8D52D8" w:rsidR="00AC72BE" w:rsidRPr="000B16F6" w:rsidRDefault="00531283" w:rsidP="00AC72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واحد جدید ایجاد و در کارتبل دریافتی بازرس قرار می گیرد</w:t>
            </w:r>
          </w:p>
        </w:tc>
      </w:tr>
      <w:tr w:rsidR="000C2B94" w:rsidRPr="000B16F6" w14:paraId="41E48576" w14:textId="77777777" w:rsidTr="00AC72BE">
        <w:trPr>
          <w:cantSplit/>
        </w:trPr>
        <w:tc>
          <w:tcPr>
            <w:tcW w:w="794" w:type="dxa"/>
          </w:tcPr>
          <w:p w14:paraId="4EC5D10E" w14:textId="77777777" w:rsidR="000C2B94" w:rsidRPr="000B16F6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F1EBEB" w14:textId="77777777" w:rsidR="000C2B94" w:rsidRPr="000B16F6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F44413" w14:textId="7EDF7A72" w:rsidR="000C2B94" w:rsidRPr="000B16F6" w:rsidRDefault="00531283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امکنه جد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جاد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مجددا در کارتابل 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مرکز در انتظار ارجاع  قرار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0C2B94" w:rsidRPr="000B16F6" w14:paraId="78C7DF4E" w14:textId="77777777" w:rsidTr="00AC72BE">
        <w:trPr>
          <w:cantSplit/>
        </w:trPr>
        <w:tc>
          <w:tcPr>
            <w:tcW w:w="794" w:type="dxa"/>
          </w:tcPr>
          <w:p w14:paraId="76E0E3BE" w14:textId="77777777" w:rsidR="000C2B94" w:rsidRPr="000B16F6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8DF519" w14:textId="77777777" w:rsidR="000C2B94" w:rsidRPr="000B16F6" w:rsidRDefault="000C2B94" w:rsidP="000C2B9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008A56" w14:textId="34B02274" w:rsidR="000C2B94" w:rsidRPr="000B16F6" w:rsidRDefault="00531283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0C2B94" w:rsidRPr="000B16F6" w14:paraId="3C93CF7D" w14:textId="77777777" w:rsidTr="00AC72BE">
        <w:trPr>
          <w:cantSplit/>
        </w:trPr>
        <w:tc>
          <w:tcPr>
            <w:tcW w:w="794" w:type="dxa"/>
          </w:tcPr>
          <w:p w14:paraId="26CE99EA" w14:textId="77777777" w:rsidR="000C2B94" w:rsidRPr="000B16F6" w:rsidRDefault="000C2B94" w:rsidP="000C2B9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F3731C" w14:textId="77777777" w:rsidR="000C2B94" w:rsidRPr="000B16F6" w:rsidRDefault="000C2B94" w:rsidP="000C2B9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8BD1D8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01423ECF" w14:textId="77777777" w:rsidTr="009C31B4">
        <w:trPr>
          <w:cantSplit/>
        </w:trPr>
        <w:tc>
          <w:tcPr>
            <w:tcW w:w="794" w:type="dxa"/>
          </w:tcPr>
          <w:p w14:paraId="47FE005E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60F920" w14:textId="18274E9B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9C31B4" w:rsidRPr="000B16F6" w14:paraId="02C19D08" w14:textId="77777777" w:rsidTr="009C31B4">
        <w:trPr>
          <w:cantSplit/>
        </w:trPr>
        <w:tc>
          <w:tcPr>
            <w:tcW w:w="794" w:type="dxa"/>
          </w:tcPr>
          <w:p w14:paraId="65703A2D" w14:textId="77777777" w:rsidR="009C31B4" w:rsidRPr="000B16F6" w:rsidRDefault="009C31B4" w:rsidP="009C31B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24CDB5BB" w14:textId="2EEE0A02" w:rsidR="009C31B4" w:rsidRPr="000B16F6" w:rsidRDefault="006D7D94" w:rsidP="00E84A5D">
            <w:pPr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</w:pPr>
            <w:r w:rsidRPr="000B16F6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کدام یک از موارد زیر در جلوگیری از ثبت امکنه تکراری نقش دارد؟</w:t>
            </w:r>
          </w:p>
        </w:tc>
      </w:tr>
      <w:tr w:rsidR="00453D61" w:rsidRPr="000B16F6" w14:paraId="0BE0A232" w14:textId="77777777" w:rsidTr="009C31B4">
        <w:trPr>
          <w:cantSplit/>
        </w:trPr>
        <w:tc>
          <w:tcPr>
            <w:tcW w:w="794" w:type="dxa"/>
          </w:tcPr>
          <w:p w14:paraId="58B1E411" w14:textId="77777777" w:rsidR="00453D61" w:rsidRPr="000B16F6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8747CE" w14:textId="77777777" w:rsidR="00453D61" w:rsidRPr="000B16F6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DA7C55" w14:textId="6C31B2BD" w:rsidR="00453D61" w:rsidRPr="000B16F6" w:rsidRDefault="006D7D94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پستی، کد ملی، کد آیسیک</w:t>
            </w:r>
          </w:p>
        </w:tc>
      </w:tr>
      <w:tr w:rsidR="00453D61" w:rsidRPr="000B16F6" w14:paraId="78CB4B68" w14:textId="77777777" w:rsidTr="009C31B4">
        <w:trPr>
          <w:cantSplit/>
        </w:trPr>
        <w:tc>
          <w:tcPr>
            <w:tcW w:w="794" w:type="dxa"/>
          </w:tcPr>
          <w:p w14:paraId="43BB1F6C" w14:textId="77777777" w:rsidR="00453D61" w:rsidRPr="000B16F6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B1421B" w14:textId="77777777" w:rsidR="00453D61" w:rsidRPr="000B16F6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741F7C6" w14:textId="714431AD" w:rsidR="00453D61" w:rsidRPr="000B16F6" w:rsidRDefault="006D7D94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پستی، کد ملی، تاریخ تولد</w:t>
            </w:r>
          </w:p>
        </w:tc>
      </w:tr>
      <w:tr w:rsidR="00453D61" w:rsidRPr="000B16F6" w14:paraId="25AAE8EE" w14:textId="77777777" w:rsidTr="009C31B4">
        <w:trPr>
          <w:cantSplit/>
        </w:trPr>
        <w:tc>
          <w:tcPr>
            <w:tcW w:w="794" w:type="dxa"/>
          </w:tcPr>
          <w:p w14:paraId="2A18C4E0" w14:textId="77777777" w:rsidR="00453D61" w:rsidRPr="000B16F6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459507" w14:textId="77777777" w:rsidR="00453D61" w:rsidRPr="000B16F6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72E43D" w14:textId="6032BDA5" w:rsidR="00453D61" w:rsidRPr="000B16F6" w:rsidRDefault="006D7D94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آیسیک کد پستی، تاریخ تولد</w:t>
            </w:r>
          </w:p>
        </w:tc>
      </w:tr>
      <w:tr w:rsidR="00453D61" w:rsidRPr="000B16F6" w14:paraId="4AD57FD0" w14:textId="77777777" w:rsidTr="009C31B4">
        <w:trPr>
          <w:cantSplit/>
        </w:trPr>
        <w:tc>
          <w:tcPr>
            <w:tcW w:w="794" w:type="dxa"/>
          </w:tcPr>
          <w:p w14:paraId="28B6B42D" w14:textId="77777777" w:rsidR="00453D61" w:rsidRPr="000B16F6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2AE14B" w14:textId="77777777" w:rsidR="00453D61" w:rsidRPr="000B16F6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119D89" w14:textId="58EC81D1" w:rsidR="00453D61" w:rsidRPr="000B16F6" w:rsidRDefault="006D7D94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ملی، کد پستی</w:t>
            </w:r>
          </w:p>
        </w:tc>
      </w:tr>
      <w:tr w:rsidR="009C31B4" w:rsidRPr="000B16F6" w14:paraId="381FADF6" w14:textId="77777777" w:rsidTr="009C31B4">
        <w:trPr>
          <w:cantSplit/>
        </w:trPr>
        <w:tc>
          <w:tcPr>
            <w:tcW w:w="794" w:type="dxa"/>
          </w:tcPr>
          <w:p w14:paraId="7B952FE4" w14:textId="77777777" w:rsidR="009C31B4" w:rsidRPr="000B16F6" w:rsidRDefault="009C31B4" w:rsidP="009C31B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5B3C29" w14:textId="77777777" w:rsidR="009C31B4" w:rsidRPr="000B16F6" w:rsidRDefault="009C31B4" w:rsidP="009C31B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6191A2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2117687D" w14:textId="77777777" w:rsidTr="00453D61">
        <w:trPr>
          <w:cantSplit/>
        </w:trPr>
        <w:tc>
          <w:tcPr>
            <w:tcW w:w="794" w:type="dxa"/>
          </w:tcPr>
          <w:p w14:paraId="641CB077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AAC369" w14:textId="7E1C968B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411B324B" w14:textId="77777777" w:rsidTr="00453D61">
        <w:trPr>
          <w:cantSplit/>
        </w:trPr>
        <w:tc>
          <w:tcPr>
            <w:tcW w:w="794" w:type="dxa"/>
          </w:tcPr>
          <w:p w14:paraId="1A1058FB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2698705C" w14:textId="68A0AFF5" w:rsidR="00DA6CEC" w:rsidRPr="000B16F6" w:rsidRDefault="006D7D94" w:rsidP="006D7D9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Fonts w:asciiTheme="minorBidi" w:hAnsiTheme="minorBidi" w:cs="B Nazanin"/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6BA9F782" wp14:editId="65B4EACD">
                  <wp:extent cx="492697" cy="266700"/>
                  <wp:effectExtent l="0" t="0" r="3175" b="0"/>
                  <wp:docPr id="12" name="Picture 11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55335C54-D615-57F8-7558-9B2DA40627A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55335C54-D615-57F8-7558-9B2DA40627A7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466" cy="271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علامت چیست؟</w:t>
            </w:r>
          </w:p>
        </w:tc>
      </w:tr>
      <w:tr w:rsidR="00DA6CEC" w:rsidRPr="000B16F6" w14:paraId="2CCD39F9" w14:textId="77777777" w:rsidTr="00453D61">
        <w:trPr>
          <w:cantSplit/>
        </w:trPr>
        <w:tc>
          <w:tcPr>
            <w:tcW w:w="794" w:type="dxa"/>
          </w:tcPr>
          <w:p w14:paraId="4B654A4D" w14:textId="77777777" w:rsidR="00DA6CEC" w:rsidRPr="000B16F6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E04AC3" w14:textId="77777777" w:rsidR="00DA6CEC" w:rsidRPr="000B16F6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A0C5B3" w14:textId="69FB9C8D" w:rsidR="00DA6CEC" w:rsidRPr="000B16F6" w:rsidRDefault="006D7D9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جاد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وظ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فه</w:t>
            </w:r>
          </w:p>
        </w:tc>
      </w:tr>
      <w:tr w:rsidR="00453D61" w:rsidRPr="000B16F6" w14:paraId="69DC63C0" w14:textId="77777777" w:rsidTr="00453D61">
        <w:trPr>
          <w:cantSplit/>
        </w:trPr>
        <w:tc>
          <w:tcPr>
            <w:tcW w:w="794" w:type="dxa"/>
          </w:tcPr>
          <w:p w14:paraId="5835C60B" w14:textId="77777777" w:rsidR="00453D61" w:rsidRPr="000B16F6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FB83DE" w14:textId="77777777" w:rsidR="00453D61" w:rsidRPr="000B16F6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FE9664" w14:textId="58607923" w:rsidR="00453D61" w:rsidRPr="000B16F6" w:rsidRDefault="006D7D94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درخواست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453D61" w:rsidRPr="000B16F6" w14:paraId="38A14F8E" w14:textId="77777777" w:rsidTr="00453D61">
        <w:trPr>
          <w:cantSplit/>
        </w:trPr>
        <w:tc>
          <w:tcPr>
            <w:tcW w:w="794" w:type="dxa"/>
          </w:tcPr>
          <w:p w14:paraId="46EBAC65" w14:textId="77777777" w:rsidR="00453D61" w:rsidRPr="000B16F6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416AE4" w14:textId="77777777" w:rsidR="00453D61" w:rsidRPr="000B16F6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AEA29E" w14:textId="1F614237" w:rsidR="00453D61" w:rsidRPr="000B16F6" w:rsidRDefault="006D7D94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ثبت امکنه جديد</w:t>
            </w:r>
          </w:p>
        </w:tc>
      </w:tr>
      <w:tr w:rsidR="00453D61" w:rsidRPr="000B16F6" w14:paraId="2C0DB16B" w14:textId="77777777" w:rsidTr="00453D61">
        <w:trPr>
          <w:cantSplit/>
        </w:trPr>
        <w:tc>
          <w:tcPr>
            <w:tcW w:w="794" w:type="dxa"/>
          </w:tcPr>
          <w:p w14:paraId="1F75D15B" w14:textId="77777777" w:rsidR="00453D61" w:rsidRPr="000B16F6" w:rsidRDefault="00453D61" w:rsidP="00453D6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D5093" w14:textId="77777777" w:rsidR="00453D61" w:rsidRPr="000B16F6" w:rsidRDefault="00453D61" w:rsidP="00453D6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38D9EF" w14:textId="40738CB0" w:rsidR="00453D61" w:rsidRPr="000B16F6" w:rsidRDefault="006D7D94" w:rsidP="00453D6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0B16F6" w14:paraId="6B81FA72" w14:textId="77777777" w:rsidTr="00453D61">
        <w:trPr>
          <w:cantSplit/>
        </w:trPr>
        <w:tc>
          <w:tcPr>
            <w:tcW w:w="794" w:type="dxa"/>
          </w:tcPr>
          <w:p w14:paraId="245C18A2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29D29E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71DBC6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4DC3FB69" w14:textId="77777777" w:rsidTr="009323FA">
        <w:trPr>
          <w:cantSplit/>
        </w:trPr>
        <w:tc>
          <w:tcPr>
            <w:tcW w:w="794" w:type="dxa"/>
          </w:tcPr>
          <w:p w14:paraId="4F093E94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9327" w14:textId="0610A3A8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1A95F852" w14:textId="77777777" w:rsidTr="009323FA">
        <w:trPr>
          <w:cantSplit/>
        </w:trPr>
        <w:tc>
          <w:tcPr>
            <w:tcW w:w="794" w:type="dxa"/>
          </w:tcPr>
          <w:p w14:paraId="7290C67B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2C7188B3" w14:textId="5BDDF189" w:rsidR="00DA6CEC" w:rsidRPr="000B16F6" w:rsidRDefault="006D7D94" w:rsidP="0038520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noProof/>
                <w:sz w:val="28"/>
                <w:szCs w:val="28"/>
                <w:lang w:bidi="fa-IR"/>
              </w:rPr>
              <w:drawing>
                <wp:inline distT="0" distB="0" distL="0" distR="0" wp14:anchorId="3F86444D" wp14:editId="3034278C">
                  <wp:extent cx="305435" cy="263001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46" cy="2722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علامت چیست؟</w:t>
            </w:r>
          </w:p>
        </w:tc>
      </w:tr>
      <w:tr w:rsidR="009323FA" w:rsidRPr="000B16F6" w14:paraId="34A0225B" w14:textId="77777777" w:rsidTr="009323FA">
        <w:trPr>
          <w:cantSplit/>
        </w:trPr>
        <w:tc>
          <w:tcPr>
            <w:tcW w:w="794" w:type="dxa"/>
          </w:tcPr>
          <w:p w14:paraId="06642B99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93CD6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CFB6AE" w14:textId="5E2CC8E1" w:rsidR="009323FA" w:rsidRPr="000B16F6" w:rsidRDefault="006D7D94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تسک مورد نظر از نوع اطلاع رسان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9323FA" w:rsidRPr="000B16F6" w14:paraId="28F53312" w14:textId="77777777" w:rsidTr="009323FA">
        <w:trPr>
          <w:cantSplit/>
        </w:trPr>
        <w:tc>
          <w:tcPr>
            <w:tcW w:w="794" w:type="dxa"/>
          </w:tcPr>
          <w:p w14:paraId="7E52BB2C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E37714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5C09EB" w14:textId="3ECBCE61" w:rsidR="009323FA" w:rsidRPr="000B16F6" w:rsidRDefault="006D7D94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تسک مربوطه توسط کاربر مشاهده و در وضع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9323FA" w:rsidRPr="000B16F6" w14:paraId="1364DACE" w14:textId="77777777" w:rsidTr="009323FA">
        <w:trPr>
          <w:cantSplit/>
        </w:trPr>
        <w:tc>
          <w:tcPr>
            <w:tcW w:w="794" w:type="dxa"/>
          </w:tcPr>
          <w:p w14:paraId="61B503F1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651C8C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052B8E" w14:textId="20FDD0A2" w:rsidR="009323FA" w:rsidRPr="000B16F6" w:rsidRDefault="006D7D94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تسک مربوطه در کارتابل کاربر قرار گرفته ول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توسط کاربر مشاهده نشده است.</w:t>
            </w:r>
          </w:p>
        </w:tc>
      </w:tr>
      <w:tr w:rsidR="009323FA" w:rsidRPr="000B16F6" w14:paraId="18496493" w14:textId="77777777" w:rsidTr="009323FA">
        <w:trPr>
          <w:cantSplit/>
        </w:trPr>
        <w:tc>
          <w:tcPr>
            <w:tcW w:w="794" w:type="dxa"/>
          </w:tcPr>
          <w:p w14:paraId="1F2AB9C0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24B4F8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3F6D1B" w14:textId="27B98851" w:rsidR="009323FA" w:rsidRPr="000B16F6" w:rsidRDefault="006D7D94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تسک مربوطه توسط کاربر مشاهده ول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اقدام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نشده است.</w:t>
            </w:r>
          </w:p>
        </w:tc>
      </w:tr>
      <w:tr w:rsidR="00A83656" w:rsidRPr="000B16F6" w14:paraId="69A35E47" w14:textId="77777777" w:rsidTr="009323FA">
        <w:trPr>
          <w:cantSplit/>
        </w:trPr>
        <w:tc>
          <w:tcPr>
            <w:tcW w:w="794" w:type="dxa"/>
          </w:tcPr>
          <w:p w14:paraId="52A424FB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2B9941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64B9D0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65BDB9C8" w14:textId="77777777" w:rsidTr="009323FA">
        <w:trPr>
          <w:cantSplit/>
        </w:trPr>
        <w:tc>
          <w:tcPr>
            <w:tcW w:w="794" w:type="dxa"/>
          </w:tcPr>
          <w:p w14:paraId="2239293F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F010B6" w14:textId="3F250C6D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9323FA" w:rsidRPr="000B16F6" w14:paraId="54D088EF" w14:textId="77777777" w:rsidTr="009323FA">
        <w:trPr>
          <w:cantSplit/>
        </w:trPr>
        <w:tc>
          <w:tcPr>
            <w:tcW w:w="794" w:type="dxa"/>
          </w:tcPr>
          <w:p w14:paraId="3A8D192E" w14:textId="77777777" w:rsidR="009323FA" w:rsidRPr="000B16F6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28C2D0C9" w14:textId="185305EB" w:rsidR="009323FA" w:rsidRPr="000B16F6" w:rsidRDefault="005A6D71" w:rsidP="00563F26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noProof/>
                <w:sz w:val="28"/>
                <w:szCs w:val="28"/>
                <w:lang w:bidi="fa-IR"/>
              </w:rPr>
              <w:drawing>
                <wp:inline distT="0" distB="0" distL="0" distR="0" wp14:anchorId="34C2F9DA" wp14:editId="4F58AF89">
                  <wp:extent cx="239337" cy="209550"/>
                  <wp:effectExtent l="0" t="0" r="889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983" cy="2136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علامت چیست؟</w:t>
            </w:r>
          </w:p>
        </w:tc>
      </w:tr>
      <w:tr w:rsidR="005A6D71" w:rsidRPr="000B16F6" w14:paraId="75C565AC" w14:textId="77777777" w:rsidTr="009323FA">
        <w:trPr>
          <w:cantSplit/>
        </w:trPr>
        <w:tc>
          <w:tcPr>
            <w:tcW w:w="794" w:type="dxa"/>
          </w:tcPr>
          <w:p w14:paraId="5F221176" w14:textId="77777777" w:rsidR="005A6D71" w:rsidRPr="000B16F6" w:rsidRDefault="005A6D71" w:rsidP="005A6D7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04D780" w14:textId="77777777" w:rsidR="005A6D71" w:rsidRPr="000B16F6" w:rsidRDefault="005A6D71" w:rsidP="005A6D7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CC181A" w14:textId="4C26AA94" w:rsidR="005A6D71" w:rsidRPr="000B16F6" w:rsidRDefault="005A6D71" w:rsidP="005A6D7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تسک مورد نظر از نوع اطلاع رسان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5A6D71" w:rsidRPr="000B16F6" w14:paraId="77C9C678" w14:textId="77777777" w:rsidTr="009323FA">
        <w:trPr>
          <w:cantSplit/>
        </w:trPr>
        <w:tc>
          <w:tcPr>
            <w:tcW w:w="794" w:type="dxa"/>
          </w:tcPr>
          <w:p w14:paraId="30DA7B96" w14:textId="77777777" w:rsidR="005A6D71" w:rsidRPr="000B16F6" w:rsidRDefault="005A6D71" w:rsidP="005A6D7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3E5F6" w14:textId="77777777" w:rsidR="005A6D71" w:rsidRPr="000B16F6" w:rsidRDefault="005A6D71" w:rsidP="005A6D7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59D840" w14:textId="026ACC9B" w:rsidR="005A6D71" w:rsidRPr="000B16F6" w:rsidRDefault="005A6D71" w:rsidP="005A6D7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تسک مربوطه توسط کاربر مشاهده و در وضع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نو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5A6D71" w:rsidRPr="000B16F6" w14:paraId="090F2F01" w14:textId="77777777" w:rsidTr="009323FA">
        <w:trPr>
          <w:cantSplit/>
        </w:trPr>
        <w:tc>
          <w:tcPr>
            <w:tcW w:w="794" w:type="dxa"/>
          </w:tcPr>
          <w:p w14:paraId="12CFE4C7" w14:textId="77777777" w:rsidR="005A6D71" w:rsidRPr="000B16F6" w:rsidRDefault="005A6D71" w:rsidP="005A6D7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887172" w14:textId="77777777" w:rsidR="005A6D71" w:rsidRPr="000B16F6" w:rsidRDefault="005A6D71" w:rsidP="005A6D7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75035F" w14:textId="57561C8E" w:rsidR="005A6D71" w:rsidRPr="000B16F6" w:rsidRDefault="005A6D71" w:rsidP="005A6D7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تسک مربوطه توسط کاربر مشاهده شده و وظ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فه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مورد نظر را انجام داده است.</w:t>
            </w:r>
          </w:p>
        </w:tc>
      </w:tr>
      <w:tr w:rsidR="005A6D71" w:rsidRPr="000B16F6" w14:paraId="7B0A0D4A" w14:textId="77777777" w:rsidTr="009323FA">
        <w:trPr>
          <w:cantSplit/>
        </w:trPr>
        <w:tc>
          <w:tcPr>
            <w:tcW w:w="794" w:type="dxa"/>
          </w:tcPr>
          <w:p w14:paraId="268AE486" w14:textId="77777777" w:rsidR="005A6D71" w:rsidRPr="000B16F6" w:rsidRDefault="005A6D71" w:rsidP="005A6D7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6DB422" w14:textId="77777777" w:rsidR="005A6D71" w:rsidRPr="000B16F6" w:rsidRDefault="005A6D71" w:rsidP="005A6D7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A452D2" w14:textId="3F29D234" w:rsidR="005A6D71" w:rsidRPr="000B16F6" w:rsidRDefault="005A6D71" w:rsidP="005A6D7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تسک مربوطه توسط کاربر مشاهده ول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اقدام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نشده است.</w:t>
            </w:r>
          </w:p>
        </w:tc>
      </w:tr>
      <w:tr w:rsidR="005A6D71" w:rsidRPr="000B16F6" w14:paraId="51868819" w14:textId="77777777" w:rsidTr="009323FA">
        <w:trPr>
          <w:cantSplit/>
        </w:trPr>
        <w:tc>
          <w:tcPr>
            <w:tcW w:w="794" w:type="dxa"/>
          </w:tcPr>
          <w:p w14:paraId="4BACC944" w14:textId="77777777" w:rsidR="005A6D71" w:rsidRPr="000B16F6" w:rsidRDefault="005A6D71" w:rsidP="005A6D7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B2196F" w14:textId="77777777" w:rsidR="005A6D71" w:rsidRPr="000B16F6" w:rsidRDefault="005A6D71" w:rsidP="005A6D7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1FF994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5BD2EC56" w14:textId="77777777" w:rsidTr="009323FA">
        <w:trPr>
          <w:cantSplit/>
        </w:trPr>
        <w:tc>
          <w:tcPr>
            <w:tcW w:w="794" w:type="dxa"/>
          </w:tcPr>
          <w:p w14:paraId="32B67C15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C2F8E3" w14:textId="2A314A0B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DA6CEC" w:rsidRPr="000B16F6" w14:paraId="47D8E24D" w14:textId="77777777" w:rsidTr="009323FA">
        <w:trPr>
          <w:cantSplit/>
        </w:trPr>
        <w:tc>
          <w:tcPr>
            <w:tcW w:w="794" w:type="dxa"/>
          </w:tcPr>
          <w:p w14:paraId="45C19135" w14:textId="77777777" w:rsidR="00DA6CEC" w:rsidRPr="000B16F6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655D5027" w14:textId="147414F3" w:rsidR="00DA6CEC" w:rsidRPr="000B16F6" w:rsidRDefault="005A6D71" w:rsidP="003601B7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درخواست ثبت بازرسی از کدام روش امکان پذیر است؟</w:t>
            </w:r>
          </w:p>
        </w:tc>
      </w:tr>
      <w:tr w:rsidR="009323FA" w:rsidRPr="000B16F6" w14:paraId="1864185F" w14:textId="77777777" w:rsidTr="009323FA">
        <w:trPr>
          <w:cantSplit/>
        </w:trPr>
        <w:tc>
          <w:tcPr>
            <w:tcW w:w="794" w:type="dxa"/>
          </w:tcPr>
          <w:p w14:paraId="666E80A8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4AA152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B9D09" w14:textId="3A239076" w:rsidR="009323FA" w:rsidRPr="000B16F6" w:rsidRDefault="005A6D7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ثبت درخواست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طريق کارتابل بازرس بهداشت مح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بازرس بهداشت حرفه 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9323FA" w:rsidRPr="000B16F6" w14:paraId="36275A8C" w14:textId="77777777" w:rsidTr="009323FA">
        <w:trPr>
          <w:cantSplit/>
        </w:trPr>
        <w:tc>
          <w:tcPr>
            <w:tcW w:w="794" w:type="dxa"/>
          </w:tcPr>
          <w:p w14:paraId="5307AD88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991D02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4FAD76D" w14:textId="44AC023F" w:rsidR="009323FA" w:rsidRPr="000B16F6" w:rsidRDefault="005A6D7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ثبت درخواست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طريق کارتابل مدير ارشد مرکز</w:t>
            </w:r>
          </w:p>
        </w:tc>
      </w:tr>
      <w:tr w:rsidR="009323FA" w:rsidRPr="000B16F6" w14:paraId="3C700478" w14:textId="77777777" w:rsidTr="009323FA">
        <w:trPr>
          <w:cantSplit/>
        </w:trPr>
        <w:tc>
          <w:tcPr>
            <w:tcW w:w="794" w:type="dxa"/>
          </w:tcPr>
          <w:p w14:paraId="1EC9808E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559D4E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808B61" w14:textId="5A5A070A" w:rsidR="009323FA" w:rsidRPr="000B16F6" w:rsidRDefault="005A6D7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ثبت درخواست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طريق کارتابل مدير ارشد شهرستان</w:t>
            </w:r>
          </w:p>
        </w:tc>
      </w:tr>
      <w:tr w:rsidR="009323FA" w:rsidRPr="000B16F6" w14:paraId="111CB3CE" w14:textId="77777777" w:rsidTr="009323FA">
        <w:trPr>
          <w:cantSplit/>
        </w:trPr>
        <w:tc>
          <w:tcPr>
            <w:tcW w:w="794" w:type="dxa"/>
          </w:tcPr>
          <w:p w14:paraId="30684FBA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C76E22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D8E6D7" w14:textId="33C72C36" w:rsidR="009323FA" w:rsidRPr="000B16F6" w:rsidRDefault="005A6D7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سه مورد</w:t>
            </w:r>
          </w:p>
        </w:tc>
      </w:tr>
      <w:tr w:rsidR="00A83656" w:rsidRPr="000B16F6" w14:paraId="1F267110" w14:textId="77777777" w:rsidTr="009323FA">
        <w:trPr>
          <w:cantSplit/>
        </w:trPr>
        <w:tc>
          <w:tcPr>
            <w:tcW w:w="794" w:type="dxa"/>
          </w:tcPr>
          <w:p w14:paraId="152A9651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D568E9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CC320E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04DEFAE2" w14:textId="77777777" w:rsidTr="009323FA">
        <w:trPr>
          <w:cantSplit/>
        </w:trPr>
        <w:tc>
          <w:tcPr>
            <w:tcW w:w="794" w:type="dxa"/>
          </w:tcPr>
          <w:p w14:paraId="54A90240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C82FCF" w14:textId="4FBD0AA1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9323FA" w:rsidRPr="000B16F6" w14:paraId="1569849C" w14:textId="77777777" w:rsidTr="009323FA">
        <w:trPr>
          <w:cantSplit/>
        </w:trPr>
        <w:tc>
          <w:tcPr>
            <w:tcW w:w="794" w:type="dxa"/>
          </w:tcPr>
          <w:p w14:paraId="794B6C1E" w14:textId="77777777" w:rsidR="009323FA" w:rsidRPr="000B16F6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0551279E" w14:textId="2ACA109F" w:rsidR="009323FA" w:rsidRPr="000B16F6" w:rsidRDefault="005A6D71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در صورتی که وظیفه مربوط به مرکز بازرس نباشد....</w:t>
            </w:r>
          </w:p>
        </w:tc>
      </w:tr>
      <w:tr w:rsidR="009323FA" w:rsidRPr="000B16F6" w14:paraId="7BD505C7" w14:textId="77777777" w:rsidTr="009323FA">
        <w:trPr>
          <w:cantSplit/>
        </w:trPr>
        <w:tc>
          <w:tcPr>
            <w:tcW w:w="794" w:type="dxa"/>
          </w:tcPr>
          <w:p w14:paraId="0C110E98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69A05C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9934F" w14:textId="33AA58FB" w:rsidR="009323FA" w:rsidRPr="000B16F6" w:rsidRDefault="00DB3CA0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ارجاع به مرکز دیگر از طریق نقش مدیر سامانه</w:t>
            </w:r>
          </w:p>
        </w:tc>
      </w:tr>
      <w:tr w:rsidR="009323FA" w:rsidRPr="000B16F6" w14:paraId="676413CC" w14:textId="77777777" w:rsidTr="009323FA">
        <w:trPr>
          <w:cantSplit/>
        </w:trPr>
        <w:tc>
          <w:tcPr>
            <w:tcW w:w="794" w:type="dxa"/>
          </w:tcPr>
          <w:p w14:paraId="364B9975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4AE237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D5211D" w14:textId="189EAC30" w:rsidR="009323FA" w:rsidRPr="000B16F6" w:rsidRDefault="005A6D7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ارجاع </w:t>
            </w:r>
            <w:r w:rsidR="00DB3CA0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بازرس دیگر از مرکز صحیح</w:t>
            </w:r>
          </w:p>
        </w:tc>
      </w:tr>
      <w:tr w:rsidR="009323FA" w:rsidRPr="000B16F6" w14:paraId="6CF90448" w14:textId="77777777" w:rsidTr="009323FA">
        <w:trPr>
          <w:cantSplit/>
        </w:trPr>
        <w:tc>
          <w:tcPr>
            <w:tcW w:w="794" w:type="dxa"/>
          </w:tcPr>
          <w:p w14:paraId="05587725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DF677C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91DDDB" w14:textId="0DF95F74" w:rsidR="009323FA" w:rsidRPr="000B16F6" w:rsidRDefault="005A6D71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پاسخ خ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به سوال مربوطه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&gt;&gt; کارتابل تخص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ص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دهنده&gt;&gt; ارجاع به مرکز مربوطه</w:t>
            </w:r>
          </w:p>
        </w:tc>
      </w:tr>
      <w:tr w:rsidR="009323FA" w:rsidRPr="000B16F6" w14:paraId="006DF44C" w14:textId="77777777" w:rsidTr="009323FA">
        <w:trPr>
          <w:cantSplit/>
        </w:trPr>
        <w:tc>
          <w:tcPr>
            <w:tcW w:w="794" w:type="dxa"/>
          </w:tcPr>
          <w:p w14:paraId="28262363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284FBA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876657" w14:textId="755F6F60" w:rsidR="009323FA" w:rsidRPr="000B16F6" w:rsidRDefault="00DB3CA0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ارجاع به مرکز دیگر از طریق مدیر مرکز</w:t>
            </w:r>
          </w:p>
        </w:tc>
      </w:tr>
      <w:tr w:rsidR="009323FA" w:rsidRPr="000B16F6" w14:paraId="133DF609" w14:textId="77777777" w:rsidTr="009323FA">
        <w:trPr>
          <w:cantSplit/>
        </w:trPr>
        <w:tc>
          <w:tcPr>
            <w:tcW w:w="794" w:type="dxa"/>
          </w:tcPr>
          <w:p w14:paraId="1541AF2D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EA013B" w14:textId="77777777" w:rsidR="009323FA" w:rsidRPr="000B16F6" w:rsidRDefault="009323F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B147EF0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C56A034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0B16F6" w14:paraId="05879260" w14:textId="77777777" w:rsidTr="009323FA">
        <w:trPr>
          <w:cantSplit/>
        </w:trPr>
        <w:tc>
          <w:tcPr>
            <w:tcW w:w="794" w:type="dxa"/>
          </w:tcPr>
          <w:p w14:paraId="524CD956" w14:textId="77777777" w:rsidR="00DA6CEC" w:rsidRPr="000B16F6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3A8830" w14:textId="192D94C4" w:rsidR="00DA6CEC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9323FA" w:rsidRPr="000B16F6" w14:paraId="16681ECC" w14:textId="77777777" w:rsidTr="009323FA">
        <w:trPr>
          <w:cantSplit/>
        </w:trPr>
        <w:tc>
          <w:tcPr>
            <w:tcW w:w="794" w:type="dxa"/>
          </w:tcPr>
          <w:p w14:paraId="3D0726CC" w14:textId="77777777" w:rsidR="009323FA" w:rsidRPr="000B16F6" w:rsidRDefault="009323FA" w:rsidP="009323F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741CF822" w14:textId="2E4F514F" w:rsidR="009323FA" w:rsidRPr="000B16F6" w:rsidRDefault="00DB3CA0" w:rsidP="00DB3CA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اگر ب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از يک بازرس بهداشت مح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در يک مرکز وجود دارد که ب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ن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خودشان خ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ابان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بند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انجام شده است، 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................</w:t>
            </w:r>
          </w:p>
        </w:tc>
      </w:tr>
      <w:tr w:rsidR="009323FA" w:rsidRPr="000B16F6" w14:paraId="635E5294" w14:textId="77777777" w:rsidTr="009323FA">
        <w:trPr>
          <w:cantSplit/>
        </w:trPr>
        <w:tc>
          <w:tcPr>
            <w:tcW w:w="794" w:type="dxa"/>
          </w:tcPr>
          <w:p w14:paraId="3372480F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433A05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15B21A" w14:textId="73FA2F15" w:rsidR="009323FA" w:rsidRPr="000B16F6" w:rsidRDefault="00DB3CA0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می توانند از طریق تخصیص دهنده به بازرس صحیح ارجاع دهند</w:t>
            </w:r>
          </w:p>
        </w:tc>
      </w:tr>
      <w:tr w:rsidR="009323FA" w:rsidRPr="000B16F6" w14:paraId="0A05B97E" w14:textId="77777777" w:rsidTr="009323FA">
        <w:trPr>
          <w:cantSplit/>
        </w:trPr>
        <w:tc>
          <w:tcPr>
            <w:tcW w:w="794" w:type="dxa"/>
          </w:tcPr>
          <w:p w14:paraId="3492EE61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CFC753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1E6496" w14:textId="296DE35A" w:rsidR="009323FA" w:rsidRPr="000B16F6" w:rsidRDefault="00DB3CA0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می توانند از طریق مدیر ارشد به بازرس صحیح ارجاع دهند</w:t>
            </w:r>
          </w:p>
        </w:tc>
      </w:tr>
      <w:tr w:rsidR="009323FA" w:rsidRPr="000B16F6" w14:paraId="30AD9698" w14:textId="77777777" w:rsidTr="009323FA">
        <w:trPr>
          <w:cantSplit/>
        </w:trPr>
        <w:tc>
          <w:tcPr>
            <w:tcW w:w="794" w:type="dxa"/>
          </w:tcPr>
          <w:p w14:paraId="18A9D8F0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F43193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1EABB2" w14:textId="6140B358" w:rsidR="009323FA" w:rsidRPr="000B16F6" w:rsidRDefault="00DB3CA0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بایستی گردش کار توسط همان بازرس که توسط سامانه انتخاب شده است ادامه یابد</w:t>
            </w:r>
          </w:p>
        </w:tc>
      </w:tr>
      <w:tr w:rsidR="009323FA" w:rsidRPr="000B16F6" w14:paraId="1D47E996" w14:textId="77777777" w:rsidTr="009323FA">
        <w:trPr>
          <w:cantSplit/>
        </w:trPr>
        <w:tc>
          <w:tcPr>
            <w:tcW w:w="794" w:type="dxa"/>
          </w:tcPr>
          <w:p w14:paraId="0E771146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DE6BEC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DEE6C5" w14:textId="0893EF48" w:rsidR="009323FA" w:rsidRPr="000B16F6" w:rsidRDefault="00DB3CA0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توانند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صورت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پرونده ارجاع شده به بازرس  متعلق به محدوده آن فرد نباشد، نام همکار خود را در سامانه جستجو نمود ه و گردش کار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به او ارجاع دهد</w:t>
            </w:r>
          </w:p>
        </w:tc>
      </w:tr>
      <w:tr w:rsidR="009323FA" w:rsidRPr="000B16F6" w14:paraId="7E922470" w14:textId="77777777" w:rsidTr="009323FA">
        <w:trPr>
          <w:cantSplit/>
        </w:trPr>
        <w:tc>
          <w:tcPr>
            <w:tcW w:w="794" w:type="dxa"/>
          </w:tcPr>
          <w:p w14:paraId="6AD8E70C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24A31C" w14:textId="77777777" w:rsidR="009323FA" w:rsidRPr="000B16F6" w:rsidRDefault="009323FA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8CD087" w14:textId="77777777" w:rsidR="00DA6CEC" w:rsidRPr="000B16F6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0B16F6" w14:paraId="44C8CE61" w14:textId="77777777" w:rsidTr="009323FA">
        <w:trPr>
          <w:cantSplit/>
        </w:trPr>
        <w:tc>
          <w:tcPr>
            <w:tcW w:w="794" w:type="dxa"/>
          </w:tcPr>
          <w:p w14:paraId="00289DFE" w14:textId="77777777" w:rsidR="005110C8" w:rsidRPr="000B16F6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41CFAC" w14:textId="0E7F0A84" w:rsidR="005110C8" w:rsidRPr="000B16F6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5110C8" w:rsidRPr="000B16F6" w14:paraId="34F3DB30" w14:textId="77777777" w:rsidTr="009323FA">
        <w:trPr>
          <w:cantSplit/>
        </w:trPr>
        <w:tc>
          <w:tcPr>
            <w:tcW w:w="794" w:type="dxa"/>
          </w:tcPr>
          <w:p w14:paraId="66A23FBE" w14:textId="77777777" w:rsidR="005110C8" w:rsidRPr="000B16F6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7FBDF1D8" w14:textId="25BB2751" w:rsidR="005110C8" w:rsidRPr="000B16F6" w:rsidRDefault="00DB3CA0" w:rsidP="00FF4D3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پس از ارجاع پرونده به بازرس ديگر، گردش کار  دستور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FF4D3F"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5110C8" w:rsidRPr="000B16F6" w14:paraId="3BDD2538" w14:textId="77777777" w:rsidTr="009323FA">
        <w:trPr>
          <w:cantSplit/>
        </w:trPr>
        <w:tc>
          <w:tcPr>
            <w:tcW w:w="794" w:type="dxa"/>
          </w:tcPr>
          <w:p w14:paraId="0A2C93B0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2A72D8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84B33E" w14:textId="1C868266" w:rsidR="005110C8" w:rsidRPr="000B16F6" w:rsidRDefault="00FF4D3F" w:rsidP="00FF4D3F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در کارتابل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بازرس صحیح قرار می گیرد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</w:t>
            </w:r>
          </w:p>
        </w:tc>
      </w:tr>
      <w:tr w:rsidR="009323FA" w:rsidRPr="000B16F6" w14:paraId="2EF22484" w14:textId="77777777" w:rsidTr="009323FA">
        <w:trPr>
          <w:cantSplit/>
        </w:trPr>
        <w:tc>
          <w:tcPr>
            <w:tcW w:w="794" w:type="dxa"/>
          </w:tcPr>
          <w:p w14:paraId="2DE9AB10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5456DB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950BCA" w14:textId="31DEB7A7" w:rsidR="009323FA" w:rsidRPr="000B16F6" w:rsidRDefault="00FF4D3F" w:rsidP="00FF4D3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کارتابل ري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مرکز قرار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و اگر تا  24 ساعت تاي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/عدم تاي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انجام ندهد،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مجددا به کارتابل بازرس قبل برمی گردد.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</w:t>
            </w:r>
          </w:p>
        </w:tc>
      </w:tr>
      <w:tr w:rsidR="009323FA" w:rsidRPr="000B16F6" w14:paraId="468E953B" w14:textId="77777777" w:rsidTr="009323FA">
        <w:trPr>
          <w:cantSplit/>
        </w:trPr>
        <w:tc>
          <w:tcPr>
            <w:tcW w:w="794" w:type="dxa"/>
          </w:tcPr>
          <w:p w14:paraId="1A6FB785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01B71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89ABC0" w14:textId="2EA5FDBC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کارتابل ري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مرکز قرار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و اگر تا  24 ساعت تاي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/عدم تاي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انجام ندهد، تاي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شده و پرونده در کارتابل بازرس انتخاب شده نمايش داده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شود.  </w:t>
            </w:r>
          </w:p>
        </w:tc>
      </w:tr>
      <w:tr w:rsidR="009323FA" w:rsidRPr="000B16F6" w14:paraId="251C454B" w14:textId="77777777" w:rsidTr="009323FA">
        <w:trPr>
          <w:cantSplit/>
        </w:trPr>
        <w:tc>
          <w:tcPr>
            <w:tcW w:w="794" w:type="dxa"/>
          </w:tcPr>
          <w:p w14:paraId="66FFBFEA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7258C8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9C4FC9F" w14:textId="057567A9" w:rsidR="009323FA" w:rsidRPr="000B16F6" w:rsidRDefault="00FF4D3F" w:rsidP="00FF4D3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کارتابل ري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مرکز قرار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و اگر تا  24 ساعت تاي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/عدم تاي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انجام ندهد،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صورت راندوم در کارتابل یکی از بازرسان مرکز قرار می گیرد.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</w:t>
            </w:r>
          </w:p>
        </w:tc>
      </w:tr>
      <w:tr w:rsidR="00A83656" w:rsidRPr="000B16F6" w14:paraId="51298B3D" w14:textId="77777777" w:rsidTr="009323FA">
        <w:trPr>
          <w:cantSplit/>
        </w:trPr>
        <w:tc>
          <w:tcPr>
            <w:tcW w:w="794" w:type="dxa"/>
          </w:tcPr>
          <w:p w14:paraId="489B0671" w14:textId="77777777" w:rsidR="00A83656" w:rsidRPr="000B16F6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52FFBA" w14:textId="77777777" w:rsidR="00A83656" w:rsidRPr="000B16F6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CF88FD" w14:textId="77777777" w:rsidR="005110C8" w:rsidRPr="000B16F6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0B16F6" w14:paraId="4F94CD0B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51C725FB" w14:textId="77777777" w:rsidR="00305037" w:rsidRPr="000B16F6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08E061" w14:textId="6C2CE108" w:rsidR="00305037" w:rsidRPr="000B16F6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305037" w:rsidRPr="000B16F6" w14:paraId="3154821B" w14:textId="77777777" w:rsidTr="009323FA">
        <w:trPr>
          <w:cantSplit/>
        </w:trPr>
        <w:tc>
          <w:tcPr>
            <w:tcW w:w="794" w:type="dxa"/>
          </w:tcPr>
          <w:p w14:paraId="1A8AF6BD" w14:textId="77777777" w:rsidR="00305037" w:rsidRPr="000B16F6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0C9E55F6" w14:textId="6CE76080" w:rsidR="00305037" w:rsidRPr="000B16F6" w:rsidRDefault="00FF4D3F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اگر در هنگام مراجعه بازرس به امکنه، امکنه مورد نظر بسته باشد .....</w:t>
            </w:r>
          </w:p>
        </w:tc>
      </w:tr>
      <w:tr w:rsidR="009323FA" w:rsidRPr="000B16F6" w14:paraId="6569B71D" w14:textId="77777777" w:rsidTr="009323FA">
        <w:trPr>
          <w:cantSplit/>
        </w:trPr>
        <w:tc>
          <w:tcPr>
            <w:tcW w:w="794" w:type="dxa"/>
          </w:tcPr>
          <w:p w14:paraId="12100114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0629BF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7C30D3" w14:textId="51E85069" w:rsidR="009323FA" w:rsidRPr="000B16F6" w:rsidRDefault="00FF4D3F" w:rsidP="00FF4D3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گزينه غ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رفعال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است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 انتخاب کرده و تاريخ مراجعه بعد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حداکثر تا يک هفته بعد را انتخاب نمايد.</w:t>
            </w:r>
          </w:p>
        </w:tc>
      </w:tr>
      <w:tr w:rsidR="009323FA" w:rsidRPr="000B16F6" w14:paraId="170B6766" w14:textId="77777777" w:rsidTr="009323FA">
        <w:trPr>
          <w:cantSplit/>
        </w:trPr>
        <w:tc>
          <w:tcPr>
            <w:tcW w:w="794" w:type="dxa"/>
          </w:tcPr>
          <w:p w14:paraId="23A2B0AC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6087DC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48C071" w14:textId="36F57187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 هفته بعد مجددا بازرسی را ثبت نماید</w:t>
            </w:r>
          </w:p>
        </w:tc>
      </w:tr>
      <w:tr w:rsidR="009323FA" w:rsidRPr="000B16F6" w14:paraId="707ABEF8" w14:textId="77777777" w:rsidTr="009323FA">
        <w:trPr>
          <w:cantSplit/>
        </w:trPr>
        <w:tc>
          <w:tcPr>
            <w:tcW w:w="794" w:type="dxa"/>
          </w:tcPr>
          <w:p w14:paraId="2B8A7E4F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1C76C2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04FD6C" w14:textId="0CD7C4FD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گزينه غ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رفعال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موقت را انتخاب کرده و تاريخ مراجعه بعد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حداکثر تا يک هفته بعد را انتخاب نمايد.</w:t>
            </w:r>
          </w:p>
        </w:tc>
      </w:tr>
      <w:tr w:rsidR="009323FA" w:rsidRPr="000B16F6" w14:paraId="577BD38E" w14:textId="77777777" w:rsidTr="009323FA">
        <w:trPr>
          <w:cantSplit/>
        </w:trPr>
        <w:tc>
          <w:tcPr>
            <w:tcW w:w="794" w:type="dxa"/>
          </w:tcPr>
          <w:p w14:paraId="2FFD2CC7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AB8B5D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0E23AF" w14:textId="01111A3E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0B16F6" w14:paraId="21773869" w14:textId="77777777" w:rsidTr="009323FA">
        <w:trPr>
          <w:cantSplit/>
        </w:trPr>
        <w:tc>
          <w:tcPr>
            <w:tcW w:w="794" w:type="dxa"/>
          </w:tcPr>
          <w:p w14:paraId="446FC667" w14:textId="77777777" w:rsidR="00A83656" w:rsidRPr="000B16F6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1B32C4" w14:textId="77777777" w:rsidR="00A83656" w:rsidRPr="000B16F6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BBD840" w14:textId="77777777" w:rsidR="00305037" w:rsidRPr="000B16F6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0B16F6" w14:paraId="2F06E6B9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426413B9" w14:textId="77777777" w:rsidR="00305037" w:rsidRPr="000B16F6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557F72" w14:textId="7B6D109B" w:rsidR="00305037" w:rsidRPr="000B16F6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305037" w:rsidRPr="000B16F6" w14:paraId="53099360" w14:textId="77777777" w:rsidTr="009323FA">
        <w:trPr>
          <w:cantSplit/>
        </w:trPr>
        <w:tc>
          <w:tcPr>
            <w:tcW w:w="794" w:type="dxa"/>
          </w:tcPr>
          <w:p w14:paraId="36CE046D" w14:textId="77777777" w:rsidR="00305037" w:rsidRPr="000B16F6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62F45910" w14:textId="13DBD07A" w:rsidR="00305037" w:rsidRPr="000B16F6" w:rsidRDefault="00FF4D3F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برای کدام مورد امکان درخواست بازرسی از طرف بازرس وجود ندارد؟</w:t>
            </w:r>
          </w:p>
        </w:tc>
      </w:tr>
      <w:tr w:rsidR="009323FA" w:rsidRPr="000B16F6" w14:paraId="65A78ED6" w14:textId="77777777" w:rsidTr="009323FA">
        <w:trPr>
          <w:cantSplit/>
        </w:trPr>
        <w:tc>
          <w:tcPr>
            <w:tcW w:w="794" w:type="dxa"/>
          </w:tcPr>
          <w:p w14:paraId="3167BE8A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0586DA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13476B" w14:textId="6275B3D8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امکنه دارای گردش کار قعال باشد</w:t>
            </w:r>
          </w:p>
        </w:tc>
      </w:tr>
      <w:tr w:rsidR="009323FA" w:rsidRPr="000B16F6" w14:paraId="0C02BE43" w14:textId="77777777" w:rsidTr="009323FA">
        <w:trPr>
          <w:cantSplit/>
        </w:trPr>
        <w:tc>
          <w:tcPr>
            <w:tcW w:w="794" w:type="dxa"/>
          </w:tcPr>
          <w:p w14:paraId="681FA612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32E3D2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5ABC9E" w14:textId="7357D4FF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دارای خود اظهاری فعال باشد</w:t>
            </w:r>
          </w:p>
        </w:tc>
      </w:tr>
      <w:tr w:rsidR="009323FA" w:rsidRPr="000B16F6" w14:paraId="0FD4BF2F" w14:textId="77777777" w:rsidTr="009323FA">
        <w:trPr>
          <w:cantSplit/>
        </w:trPr>
        <w:tc>
          <w:tcPr>
            <w:tcW w:w="794" w:type="dxa"/>
          </w:tcPr>
          <w:p w14:paraId="6049C10B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7F9F63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124B05" w14:textId="2360498B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امکنه غیر فعال باشد</w:t>
            </w:r>
          </w:p>
        </w:tc>
      </w:tr>
      <w:tr w:rsidR="009323FA" w:rsidRPr="000B16F6" w14:paraId="0BA99E45" w14:textId="77777777" w:rsidTr="009323FA">
        <w:trPr>
          <w:cantSplit/>
        </w:trPr>
        <w:tc>
          <w:tcPr>
            <w:tcW w:w="794" w:type="dxa"/>
          </w:tcPr>
          <w:p w14:paraId="6FB722AC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BA0DF4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B63203" w14:textId="46C29D48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0B16F6" w14:paraId="6710F8B3" w14:textId="77777777" w:rsidTr="009323FA">
        <w:trPr>
          <w:cantSplit/>
        </w:trPr>
        <w:tc>
          <w:tcPr>
            <w:tcW w:w="794" w:type="dxa"/>
          </w:tcPr>
          <w:p w14:paraId="0529763E" w14:textId="77777777" w:rsidR="00A83656" w:rsidRPr="000B16F6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A9CC57" w14:textId="77777777" w:rsidR="00A83656" w:rsidRPr="000B16F6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21D5BA" w14:textId="77777777" w:rsidR="00305037" w:rsidRPr="000B16F6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0B16F6" w14:paraId="1EB00190" w14:textId="77777777" w:rsidTr="009323FA">
        <w:trPr>
          <w:cantSplit/>
        </w:trPr>
        <w:tc>
          <w:tcPr>
            <w:tcW w:w="794" w:type="dxa"/>
            <w:shd w:val="clear" w:color="auto" w:fill="auto"/>
          </w:tcPr>
          <w:p w14:paraId="5A110D38" w14:textId="77777777" w:rsidR="00305037" w:rsidRPr="000B16F6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351694" w14:textId="3714A15E" w:rsidR="00305037" w:rsidRPr="000B16F6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305037" w:rsidRPr="000B16F6" w14:paraId="233CD151" w14:textId="77777777" w:rsidTr="009323FA">
        <w:trPr>
          <w:cantSplit/>
        </w:trPr>
        <w:tc>
          <w:tcPr>
            <w:tcW w:w="794" w:type="dxa"/>
          </w:tcPr>
          <w:p w14:paraId="6138A3F6" w14:textId="77777777" w:rsidR="00305037" w:rsidRPr="000B16F6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24A684AE" w14:textId="21D9A74D" w:rsidR="00305037" w:rsidRPr="000B16F6" w:rsidRDefault="00FF4D3F" w:rsidP="00F967F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نحوه ثبت بازرسی برای اماکن دارای خود اظهاری فعال کدام گزینه است؟</w:t>
            </w:r>
          </w:p>
        </w:tc>
      </w:tr>
      <w:tr w:rsidR="009323FA" w:rsidRPr="000B16F6" w14:paraId="53C679B1" w14:textId="77777777" w:rsidTr="009323FA">
        <w:trPr>
          <w:cantSplit/>
        </w:trPr>
        <w:tc>
          <w:tcPr>
            <w:tcW w:w="794" w:type="dxa"/>
          </w:tcPr>
          <w:p w14:paraId="6F36DC8D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B7FC0B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4CFE58" w14:textId="64F89791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از طر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ق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درخواست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تشد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</w:p>
        </w:tc>
      </w:tr>
      <w:tr w:rsidR="009323FA" w:rsidRPr="000B16F6" w14:paraId="1886B5C2" w14:textId="77777777" w:rsidTr="009323FA">
        <w:trPr>
          <w:cantSplit/>
        </w:trPr>
        <w:tc>
          <w:tcPr>
            <w:tcW w:w="794" w:type="dxa"/>
          </w:tcPr>
          <w:p w14:paraId="003761BB" w14:textId="77777777" w:rsidR="009323FA" w:rsidRPr="000B16F6" w:rsidRDefault="009323FA" w:rsidP="009323F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AD0205" w14:textId="77777777" w:rsidR="009323FA" w:rsidRPr="000B16F6" w:rsidRDefault="009323FA" w:rsidP="009323F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3377C5" w14:textId="180975AD" w:rsidR="009323FA" w:rsidRPr="000B16F6" w:rsidRDefault="00FF4D3F" w:rsidP="009323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از طر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ق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ارشد شهرستان از نوع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شکا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</w:p>
        </w:tc>
      </w:tr>
      <w:tr w:rsidR="003B77B8" w:rsidRPr="000B16F6" w14:paraId="02AB5E4B" w14:textId="77777777" w:rsidTr="009323FA">
        <w:trPr>
          <w:cantSplit/>
        </w:trPr>
        <w:tc>
          <w:tcPr>
            <w:tcW w:w="794" w:type="dxa"/>
          </w:tcPr>
          <w:p w14:paraId="02F78A41" w14:textId="77777777" w:rsidR="003B77B8" w:rsidRPr="000B16F6" w:rsidRDefault="003B77B8" w:rsidP="003B77B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F8A9F" w14:textId="77777777" w:rsidR="003B77B8" w:rsidRPr="000B16F6" w:rsidRDefault="003B77B8" w:rsidP="003B77B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F5D9A5" w14:textId="26A5F4FE" w:rsidR="003B77B8" w:rsidRPr="000B16F6" w:rsidRDefault="00FF4D3F" w:rsidP="003B7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بازرسی سیستمی با تواتر 180 روزه</w:t>
            </w:r>
          </w:p>
        </w:tc>
      </w:tr>
      <w:tr w:rsidR="003B77B8" w:rsidRPr="000B16F6" w14:paraId="65E9D49C" w14:textId="77777777" w:rsidTr="009323FA">
        <w:trPr>
          <w:cantSplit/>
        </w:trPr>
        <w:tc>
          <w:tcPr>
            <w:tcW w:w="794" w:type="dxa"/>
          </w:tcPr>
          <w:p w14:paraId="034D2470" w14:textId="77777777" w:rsidR="003B77B8" w:rsidRPr="000B16F6" w:rsidRDefault="003B77B8" w:rsidP="003B77B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7B9137" w14:textId="77777777" w:rsidR="003B77B8" w:rsidRPr="000B16F6" w:rsidRDefault="003B77B8" w:rsidP="003B77B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7EC21E" w14:textId="72E5556A" w:rsidR="003B77B8" w:rsidRPr="000B16F6" w:rsidRDefault="00FF4D3F" w:rsidP="003B7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3B77B8" w:rsidRPr="000B16F6" w14:paraId="609CD65C" w14:textId="77777777" w:rsidTr="009323FA">
        <w:trPr>
          <w:cantSplit/>
        </w:trPr>
        <w:tc>
          <w:tcPr>
            <w:tcW w:w="794" w:type="dxa"/>
          </w:tcPr>
          <w:p w14:paraId="568E4B19" w14:textId="77777777" w:rsidR="003B77B8" w:rsidRPr="000B16F6" w:rsidRDefault="003B77B8" w:rsidP="003B77B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E3E389" w14:textId="77777777" w:rsidR="003B77B8" w:rsidRPr="000B16F6" w:rsidRDefault="003B77B8" w:rsidP="003B77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D86E38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56318CD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90962A4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19F0A4" w14:textId="0ACD2B5F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2731F395" w14:textId="77777777" w:rsidTr="00D87F2E">
        <w:trPr>
          <w:cantSplit/>
        </w:trPr>
        <w:tc>
          <w:tcPr>
            <w:tcW w:w="794" w:type="dxa"/>
          </w:tcPr>
          <w:p w14:paraId="45F5A020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3270A9E1" w14:textId="1885DA33" w:rsidR="001218DE" w:rsidRPr="000B16F6" w:rsidRDefault="00872512" w:rsidP="002F6A4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گروه در بازرسی سیستمی گزینش می گردند؟</w:t>
            </w:r>
          </w:p>
        </w:tc>
      </w:tr>
      <w:tr w:rsidR="001218DE" w:rsidRPr="000B16F6" w14:paraId="2DB282C4" w14:textId="77777777" w:rsidTr="00D87F2E">
        <w:trPr>
          <w:cantSplit/>
        </w:trPr>
        <w:tc>
          <w:tcPr>
            <w:tcW w:w="794" w:type="dxa"/>
          </w:tcPr>
          <w:p w14:paraId="425A629C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85DF74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DA2461" w14:textId="745BDC8B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اماکن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تاکنون مورد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قرارنگرفته اند و اطلاعات آنها تا کنون توسط  بازرس تأي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نشده</w:t>
            </w:r>
          </w:p>
        </w:tc>
      </w:tr>
      <w:tr w:rsidR="001218DE" w:rsidRPr="000B16F6" w14:paraId="1373CF98" w14:textId="77777777" w:rsidTr="00D87F2E">
        <w:trPr>
          <w:cantSplit/>
        </w:trPr>
        <w:tc>
          <w:tcPr>
            <w:tcW w:w="794" w:type="dxa"/>
          </w:tcPr>
          <w:p w14:paraId="344F77C3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B25685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AE0E9F" w14:textId="0D7962B0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اماکن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تواتر انجام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آنها سپر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شده و بايد مجددا مورد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قرار 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رند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218DE" w:rsidRPr="000B16F6" w14:paraId="6A509076" w14:textId="77777777" w:rsidTr="00D87F2E">
        <w:trPr>
          <w:cantSplit/>
        </w:trPr>
        <w:tc>
          <w:tcPr>
            <w:tcW w:w="794" w:type="dxa"/>
          </w:tcPr>
          <w:p w14:paraId="5CEFA7EC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0A014B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E07E0D" w14:textId="23ACC4D7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اماکن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مهلت تع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ن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شده در اعلام نواقص يا اخطاريه بهداشت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آنها به پايان 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بايد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مجدد از آنها توسط بازرس انجام شود.  </w:t>
            </w:r>
          </w:p>
        </w:tc>
      </w:tr>
      <w:tr w:rsidR="001218DE" w:rsidRPr="000B16F6" w14:paraId="377C57EE" w14:textId="77777777" w:rsidTr="00D87F2E">
        <w:trPr>
          <w:cantSplit/>
        </w:trPr>
        <w:tc>
          <w:tcPr>
            <w:tcW w:w="794" w:type="dxa"/>
          </w:tcPr>
          <w:p w14:paraId="2FC2F39B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085AF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97D2BD" w14:textId="719EFE10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0B16F6" w14:paraId="120FB960" w14:textId="77777777" w:rsidTr="00A12D2B">
        <w:trPr>
          <w:cantSplit/>
        </w:trPr>
        <w:tc>
          <w:tcPr>
            <w:tcW w:w="794" w:type="dxa"/>
          </w:tcPr>
          <w:p w14:paraId="384612F0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5153FB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474EA7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6EBBDBA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AA107AD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B05BBB" w14:textId="7EBB1584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44A3CB25" w14:textId="77777777" w:rsidTr="00D87F2E">
        <w:trPr>
          <w:cantSplit/>
        </w:trPr>
        <w:tc>
          <w:tcPr>
            <w:tcW w:w="794" w:type="dxa"/>
          </w:tcPr>
          <w:p w14:paraId="37E6F495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1E9491A3" w14:textId="29E76781" w:rsidR="001218DE" w:rsidRPr="000B16F6" w:rsidRDefault="00872512" w:rsidP="002F6A49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در خصوص شروع فرایند تشدید کدام گزینه صحیح است؟ </w:t>
            </w:r>
          </w:p>
        </w:tc>
      </w:tr>
      <w:tr w:rsidR="001218DE" w:rsidRPr="000B16F6" w14:paraId="5714D8CE" w14:textId="77777777" w:rsidTr="00D87F2E">
        <w:trPr>
          <w:cantSplit/>
        </w:trPr>
        <w:tc>
          <w:tcPr>
            <w:tcW w:w="794" w:type="dxa"/>
          </w:tcPr>
          <w:p w14:paraId="5AB5155E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1A990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D2E12B" w14:textId="4D1C5A96" w:rsidR="001218DE" w:rsidRPr="000B16F6" w:rsidRDefault="00872512" w:rsidP="008725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شروع فرآيند از کارتابل ب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ارشد شهرستان می باشد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1218DE" w:rsidRPr="000B16F6" w14:paraId="1110A25B" w14:textId="77777777" w:rsidTr="00D87F2E">
        <w:trPr>
          <w:cantSplit/>
        </w:trPr>
        <w:tc>
          <w:tcPr>
            <w:tcW w:w="794" w:type="dxa"/>
          </w:tcPr>
          <w:p w14:paraId="55CE3ACA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B23D0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DD54F2" w14:textId="7CE1A2B2" w:rsidR="001218DE" w:rsidRPr="000B16F6" w:rsidRDefault="00872512" w:rsidP="0087251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شروع فرآيند از کارتابل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ارشد مرکز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</w:t>
            </w:r>
          </w:p>
        </w:tc>
      </w:tr>
      <w:tr w:rsidR="001218DE" w:rsidRPr="000B16F6" w14:paraId="25A3BF38" w14:textId="77777777" w:rsidTr="00D87F2E">
        <w:trPr>
          <w:cantSplit/>
        </w:trPr>
        <w:tc>
          <w:tcPr>
            <w:tcW w:w="794" w:type="dxa"/>
          </w:tcPr>
          <w:p w14:paraId="463139C0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815988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54ADFE" w14:textId="3A10E60F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شروع فرآيند از کارتابل بازرس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</w:t>
            </w:r>
          </w:p>
        </w:tc>
      </w:tr>
      <w:tr w:rsidR="001218DE" w:rsidRPr="000B16F6" w14:paraId="0FFB8530" w14:textId="77777777" w:rsidTr="00D87F2E">
        <w:trPr>
          <w:cantSplit/>
        </w:trPr>
        <w:tc>
          <w:tcPr>
            <w:tcW w:w="794" w:type="dxa"/>
          </w:tcPr>
          <w:p w14:paraId="15EB87EF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CAA555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3568A0" w14:textId="122AC343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 می تواند درست باشد</w:t>
            </w:r>
          </w:p>
        </w:tc>
      </w:tr>
      <w:tr w:rsidR="00A83656" w:rsidRPr="000B16F6" w14:paraId="6DE601C8" w14:textId="77777777" w:rsidTr="00A12D2B">
        <w:trPr>
          <w:cantSplit/>
        </w:trPr>
        <w:tc>
          <w:tcPr>
            <w:tcW w:w="794" w:type="dxa"/>
          </w:tcPr>
          <w:p w14:paraId="3F314BB8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329E0B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DF442D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24DE42F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474931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CFA448" w14:textId="1C388A7D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516552B3" w14:textId="77777777" w:rsidTr="00D87F2E">
        <w:trPr>
          <w:cantSplit/>
        </w:trPr>
        <w:tc>
          <w:tcPr>
            <w:tcW w:w="794" w:type="dxa"/>
          </w:tcPr>
          <w:p w14:paraId="7DBAB06C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26F64943" w14:textId="28AA3DB3" w:rsidR="001218DE" w:rsidRPr="000B16F6" w:rsidRDefault="0087251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ثبت و شروع بازرسی تشدید کدام اطلاعات امکنه مورد نیاز است؟</w:t>
            </w:r>
          </w:p>
        </w:tc>
      </w:tr>
      <w:tr w:rsidR="001218DE" w:rsidRPr="000B16F6" w14:paraId="29B44C8E" w14:textId="77777777" w:rsidTr="00D87F2E">
        <w:trPr>
          <w:cantSplit/>
        </w:trPr>
        <w:tc>
          <w:tcPr>
            <w:tcW w:w="794" w:type="dxa"/>
          </w:tcPr>
          <w:p w14:paraId="3722822E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E900CB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D03CAC" w14:textId="7720ED60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ملی و کد امکنه</w:t>
            </w:r>
          </w:p>
        </w:tc>
      </w:tr>
      <w:tr w:rsidR="001218DE" w:rsidRPr="000B16F6" w14:paraId="45B16F01" w14:textId="77777777" w:rsidTr="00D87F2E">
        <w:trPr>
          <w:cantSplit/>
        </w:trPr>
        <w:tc>
          <w:tcPr>
            <w:tcW w:w="794" w:type="dxa"/>
          </w:tcPr>
          <w:p w14:paraId="04E9B4AA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C47F6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1585B3F" w14:textId="2EE6E442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ملی یا کد امکنه</w:t>
            </w:r>
          </w:p>
        </w:tc>
      </w:tr>
      <w:tr w:rsidR="001218DE" w:rsidRPr="000B16F6" w14:paraId="3FE75258" w14:textId="77777777" w:rsidTr="00D87F2E">
        <w:trPr>
          <w:cantSplit/>
        </w:trPr>
        <w:tc>
          <w:tcPr>
            <w:tcW w:w="794" w:type="dxa"/>
          </w:tcPr>
          <w:p w14:paraId="42FC6184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35CADC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B445D2" w14:textId="336B2687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کد ملی </w:t>
            </w:r>
          </w:p>
        </w:tc>
      </w:tr>
      <w:tr w:rsidR="001218DE" w:rsidRPr="000B16F6" w14:paraId="250210FC" w14:textId="77777777" w:rsidTr="00D87F2E">
        <w:trPr>
          <w:cantSplit/>
        </w:trPr>
        <w:tc>
          <w:tcPr>
            <w:tcW w:w="794" w:type="dxa"/>
          </w:tcPr>
          <w:p w14:paraId="284ED7A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B31746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90C5D3" w14:textId="321D9800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 امکنه</w:t>
            </w:r>
          </w:p>
        </w:tc>
      </w:tr>
      <w:tr w:rsidR="00A83656" w:rsidRPr="000B16F6" w14:paraId="2B4B2F57" w14:textId="77777777" w:rsidTr="00A12D2B">
        <w:trPr>
          <w:cantSplit/>
        </w:trPr>
        <w:tc>
          <w:tcPr>
            <w:tcW w:w="794" w:type="dxa"/>
          </w:tcPr>
          <w:p w14:paraId="5B526B83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F363E0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63E176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432E22C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8CD694C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4D6525" w14:textId="00BA9206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03D7F61B" w14:textId="77777777" w:rsidTr="00D87F2E">
        <w:trPr>
          <w:cantSplit/>
        </w:trPr>
        <w:tc>
          <w:tcPr>
            <w:tcW w:w="794" w:type="dxa"/>
          </w:tcPr>
          <w:p w14:paraId="5BF9A43B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0B9C3CDF" w14:textId="7062C3B5" w:rsidR="001218DE" w:rsidRPr="000B16F6" w:rsidRDefault="00872512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ثبت بازرسی تشدید باید ....</w:t>
            </w:r>
          </w:p>
        </w:tc>
      </w:tr>
      <w:tr w:rsidR="001218DE" w:rsidRPr="000B16F6" w14:paraId="6C757004" w14:textId="77777777" w:rsidTr="00D87F2E">
        <w:trPr>
          <w:cantSplit/>
        </w:trPr>
        <w:tc>
          <w:tcPr>
            <w:tcW w:w="794" w:type="dxa"/>
          </w:tcPr>
          <w:p w14:paraId="0F091B0A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5F0F12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D20779" w14:textId="1054389A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امکنه در محدوده بازرسی بازرس باشد.</w:t>
            </w:r>
          </w:p>
        </w:tc>
      </w:tr>
      <w:tr w:rsidR="001218DE" w:rsidRPr="000B16F6" w14:paraId="529362B9" w14:textId="77777777" w:rsidTr="00D87F2E">
        <w:trPr>
          <w:cantSplit/>
        </w:trPr>
        <w:tc>
          <w:tcPr>
            <w:tcW w:w="794" w:type="dxa"/>
          </w:tcPr>
          <w:p w14:paraId="70573918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36406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52BFC4" w14:textId="0E15A44C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محدوده دانشگاه مورد نظر باشد.</w:t>
            </w:r>
          </w:p>
        </w:tc>
      </w:tr>
      <w:tr w:rsidR="001218DE" w:rsidRPr="000B16F6" w14:paraId="2EDB8B66" w14:textId="77777777" w:rsidTr="00D87F2E">
        <w:trPr>
          <w:cantSplit/>
        </w:trPr>
        <w:tc>
          <w:tcPr>
            <w:tcW w:w="794" w:type="dxa"/>
          </w:tcPr>
          <w:p w14:paraId="7B3F2699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B8C22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FD34B4" w14:textId="6D154819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محدوده شبکه مرد نظر باشد.</w:t>
            </w:r>
          </w:p>
        </w:tc>
      </w:tr>
      <w:tr w:rsidR="001218DE" w:rsidRPr="000B16F6" w14:paraId="2FC17C01" w14:textId="77777777" w:rsidTr="00D87F2E">
        <w:trPr>
          <w:cantSplit/>
        </w:trPr>
        <w:tc>
          <w:tcPr>
            <w:tcW w:w="794" w:type="dxa"/>
          </w:tcPr>
          <w:p w14:paraId="377F8FC3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BAFF29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DBA123" w14:textId="7FE07336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کل اماکن موجود در سامانه می تواند باشد.</w:t>
            </w:r>
          </w:p>
        </w:tc>
      </w:tr>
      <w:tr w:rsidR="00A83656" w:rsidRPr="000B16F6" w14:paraId="092F423C" w14:textId="77777777" w:rsidTr="00A12D2B">
        <w:trPr>
          <w:cantSplit/>
        </w:trPr>
        <w:tc>
          <w:tcPr>
            <w:tcW w:w="794" w:type="dxa"/>
          </w:tcPr>
          <w:p w14:paraId="2CBF065C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63C2A7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0CA8CC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1B49260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7600E86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6901B96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B19CD27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E00A8D" w14:textId="3055A9C0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673AEC08" w14:textId="77777777" w:rsidTr="00D87F2E">
        <w:trPr>
          <w:cantSplit/>
        </w:trPr>
        <w:tc>
          <w:tcPr>
            <w:tcW w:w="794" w:type="dxa"/>
          </w:tcPr>
          <w:p w14:paraId="0232E390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37CDA4E0" w14:textId="14AF9E74" w:rsidR="001218DE" w:rsidRPr="000B16F6" w:rsidRDefault="00872512" w:rsidP="00872512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اگر واحد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فعال نداشته باشد مستقلا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تشديد شروع م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شود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در صورت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که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بازديد   بدون نواقص باشد 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..............</w:t>
            </w:r>
          </w:p>
        </w:tc>
      </w:tr>
      <w:tr w:rsidR="001218DE" w:rsidRPr="000B16F6" w14:paraId="2DB66D24" w14:textId="77777777" w:rsidTr="00D87F2E">
        <w:trPr>
          <w:cantSplit/>
        </w:trPr>
        <w:tc>
          <w:tcPr>
            <w:tcW w:w="794" w:type="dxa"/>
          </w:tcPr>
          <w:p w14:paraId="5A7DD3C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31A60D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BBFBC5" w14:textId="2E06E284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جهت تایید به کارتابل بازرس اصلی ارجاع می گردد.</w:t>
            </w:r>
          </w:p>
        </w:tc>
      </w:tr>
      <w:tr w:rsidR="001218DE" w:rsidRPr="000B16F6" w14:paraId="27B4E1C6" w14:textId="77777777" w:rsidTr="00D87F2E">
        <w:trPr>
          <w:cantSplit/>
        </w:trPr>
        <w:tc>
          <w:tcPr>
            <w:tcW w:w="794" w:type="dxa"/>
          </w:tcPr>
          <w:p w14:paraId="4A85B6E0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C57D14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5C299A" w14:textId="24892848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کارتابل مدیر شهرستان ارجاع می گردد.</w:t>
            </w:r>
          </w:p>
        </w:tc>
      </w:tr>
      <w:tr w:rsidR="001218DE" w:rsidRPr="000B16F6" w14:paraId="0F0B8599" w14:textId="77777777" w:rsidTr="00D87F2E">
        <w:trPr>
          <w:cantSplit/>
        </w:trPr>
        <w:tc>
          <w:tcPr>
            <w:tcW w:w="794" w:type="dxa"/>
          </w:tcPr>
          <w:p w14:paraId="614620D3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662BD2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AC0A15" w14:textId="1C12B4D2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خواهد شد و فرايند به اتمام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رسد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218DE" w:rsidRPr="000B16F6" w14:paraId="20117467" w14:textId="77777777" w:rsidTr="00D87F2E">
        <w:trPr>
          <w:cantSplit/>
        </w:trPr>
        <w:tc>
          <w:tcPr>
            <w:tcW w:w="794" w:type="dxa"/>
          </w:tcPr>
          <w:p w14:paraId="4810FA60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620CC4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909784" w14:textId="3CDB1AC3" w:rsidR="001218DE" w:rsidRPr="000B16F6" w:rsidRDefault="0087251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0B16F6" w14:paraId="0DF12CDC" w14:textId="77777777" w:rsidTr="00A12D2B">
        <w:trPr>
          <w:cantSplit/>
        </w:trPr>
        <w:tc>
          <w:tcPr>
            <w:tcW w:w="794" w:type="dxa"/>
          </w:tcPr>
          <w:p w14:paraId="58AB57E7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581382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52A419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728C276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56E4B6B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5016EC" w14:textId="6E885A99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5BC199DC" w14:textId="77777777" w:rsidTr="00D87F2E">
        <w:trPr>
          <w:cantSplit/>
        </w:trPr>
        <w:tc>
          <w:tcPr>
            <w:tcW w:w="794" w:type="dxa"/>
          </w:tcPr>
          <w:p w14:paraId="05D0D285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3999C905" w14:textId="3428CAAA" w:rsidR="001218DE" w:rsidRPr="000B16F6" w:rsidRDefault="00872512" w:rsidP="00BE5238">
            <w:pPr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اگر </w:t>
            </w:r>
            <w:r w:rsidR="00BE5238" w:rsidRPr="000B16F6">
              <w:rPr>
                <w:rStyle w:val="StyleComplexNazanin"/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امکنه </w:t>
            </w:r>
            <w:r w:rsidRPr="000B16F6"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  <w:t>بازرس</w:t>
            </w:r>
            <w:r w:rsidRPr="000B16F6">
              <w:rPr>
                <w:rStyle w:val="StyleComplexNazanin"/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 فعال نداشته باشد و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 تشديد همراه با نقص ثبت شود </w:t>
            </w:r>
            <w:r w:rsidR="00BE5238" w:rsidRPr="000B16F6">
              <w:rPr>
                <w:rStyle w:val="StyleComplexNazanin"/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..............</w:t>
            </w:r>
          </w:p>
        </w:tc>
      </w:tr>
      <w:tr w:rsidR="001218DE" w:rsidRPr="000B16F6" w14:paraId="3106963D" w14:textId="77777777" w:rsidTr="00D87F2E">
        <w:trPr>
          <w:cantSplit/>
        </w:trPr>
        <w:tc>
          <w:tcPr>
            <w:tcW w:w="794" w:type="dxa"/>
          </w:tcPr>
          <w:p w14:paraId="2D386CFB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B9ADC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C87E8" w14:textId="58FE90E4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بازرسی که بازرسی تشدید را ثبت کرده گردش کار را ادامه خواهد داد.</w:t>
            </w:r>
          </w:p>
        </w:tc>
      </w:tr>
      <w:tr w:rsidR="001218DE" w:rsidRPr="000B16F6" w14:paraId="69DBD904" w14:textId="77777777" w:rsidTr="00D87F2E">
        <w:trPr>
          <w:cantSplit/>
        </w:trPr>
        <w:tc>
          <w:tcPr>
            <w:tcW w:w="794" w:type="dxa"/>
          </w:tcPr>
          <w:p w14:paraId="64BE7C86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BBFCC3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DCCE1C" w14:textId="34AFC233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جهت تا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کارتابل بازرس اصل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ارجاع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218DE" w:rsidRPr="000B16F6" w14:paraId="734213DD" w14:textId="77777777" w:rsidTr="00D87F2E">
        <w:trPr>
          <w:cantSplit/>
        </w:trPr>
        <w:tc>
          <w:tcPr>
            <w:tcW w:w="794" w:type="dxa"/>
          </w:tcPr>
          <w:p w14:paraId="32216E48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909559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BE6554" w14:textId="4452596E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انجام خواهد شد و فرايند به اتمام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رسد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</w:p>
        </w:tc>
      </w:tr>
      <w:tr w:rsidR="001218DE" w:rsidRPr="000B16F6" w14:paraId="69128C5A" w14:textId="77777777" w:rsidTr="00D87F2E">
        <w:trPr>
          <w:cantSplit/>
        </w:trPr>
        <w:tc>
          <w:tcPr>
            <w:tcW w:w="794" w:type="dxa"/>
          </w:tcPr>
          <w:p w14:paraId="4901090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C3782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E5559F" w14:textId="42F10A66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فرآيند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تشديد خاتمه پ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دا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کند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يک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جديد با عنوان تشديد در کارتابل يک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از بازرسان مرکز صح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ح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 اساس نواقص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تشديد با چک 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فرض تشديد ايجاد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شود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.  </w:t>
            </w:r>
          </w:p>
        </w:tc>
      </w:tr>
      <w:tr w:rsidR="00A83656" w:rsidRPr="000B16F6" w14:paraId="40EEEE86" w14:textId="77777777" w:rsidTr="00A12D2B">
        <w:trPr>
          <w:cantSplit/>
        </w:trPr>
        <w:tc>
          <w:tcPr>
            <w:tcW w:w="794" w:type="dxa"/>
          </w:tcPr>
          <w:p w14:paraId="079F3F80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53CD12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41735C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1C121EC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EF35162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8608F2" w14:textId="652BDC3F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21D78562" w14:textId="77777777" w:rsidTr="00D87F2E">
        <w:trPr>
          <w:cantSplit/>
        </w:trPr>
        <w:tc>
          <w:tcPr>
            <w:tcW w:w="794" w:type="dxa"/>
          </w:tcPr>
          <w:p w14:paraId="7E33A396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0EA9C42C" w14:textId="36F92AAC" w:rsidR="001218DE" w:rsidRPr="000B16F6" w:rsidRDefault="00BE5238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مورد صحیح است؟</w:t>
            </w:r>
          </w:p>
        </w:tc>
      </w:tr>
      <w:tr w:rsidR="001218DE" w:rsidRPr="000B16F6" w14:paraId="3AEE4E43" w14:textId="77777777" w:rsidTr="00D87F2E">
        <w:trPr>
          <w:cantSplit/>
        </w:trPr>
        <w:tc>
          <w:tcPr>
            <w:tcW w:w="794" w:type="dxa"/>
          </w:tcPr>
          <w:p w14:paraId="6424B95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E66BE2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C5A8EC" w14:textId="26156C61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بعد از ایجاد بازرسی تشدید در کارتابل بازرس اصلی، بازرس می تواند چک لیست را ویرایش کند.</w:t>
            </w:r>
          </w:p>
        </w:tc>
      </w:tr>
      <w:tr w:rsidR="001218DE" w:rsidRPr="000B16F6" w14:paraId="32BB8F3D" w14:textId="77777777" w:rsidTr="00D87F2E">
        <w:trPr>
          <w:cantSplit/>
        </w:trPr>
        <w:tc>
          <w:tcPr>
            <w:tcW w:w="794" w:type="dxa"/>
          </w:tcPr>
          <w:p w14:paraId="633D22CD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6CF0BC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D5C231A" w14:textId="51C66CF4" w:rsidR="001218DE" w:rsidRPr="000B16F6" w:rsidRDefault="00BE5238" w:rsidP="00BE52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بعد از 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جاد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تشد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کارتابل بازرس اصل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بازرس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 نواقص ثبت شده در بازرسی تشدید باید گردش کار را ادامه دهد.</w:t>
            </w:r>
          </w:p>
        </w:tc>
      </w:tr>
      <w:tr w:rsidR="001218DE" w:rsidRPr="000B16F6" w14:paraId="5CCF652B" w14:textId="77777777" w:rsidTr="00D87F2E">
        <w:trPr>
          <w:cantSplit/>
        </w:trPr>
        <w:tc>
          <w:tcPr>
            <w:tcW w:w="794" w:type="dxa"/>
          </w:tcPr>
          <w:p w14:paraId="6072D520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670EC8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AEE68B" w14:textId="44F8771E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تایید یا عدم تایید نواقص تشدید بر عهده مدیر ارشد مرکز خذمات جامع سلامت بازرس ثبت کننده تشدید است.</w:t>
            </w:r>
          </w:p>
        </w:tc>
      </w:tr>
      <w:tr w:rsidR="001218DE" w:rsidRPr="000B16F6" w14:paraId="28F5AB03" w14:textId="77777777" w:rsidTr="00D87F2E">
        <w:trPr>
          <w:cantSplit/>
        </w:trPr>
        <w:tc>
          <w:tcPr>
            <w:tcW w:w="794" w:type="dxa"/>
          </w:tcPr>
          <w:p w14:paraId="1B691A6F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27D8C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B557C9" w14:textId="3DA48168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بازرسی تشدید امکان تایید یا ویرایش ندارد.</w:t>
            </w:r>
          </w:p>
        </w:tc>
      </w:tr>
      <w:tr w:rsidR="00A83656" w:rsidRPr="000B16F6" w14:paraId="27EDCDB4" w14:textId="77777777" w:rsidTr="00A12D2B">
        <w:trPr>
          <w:cantSplit/>
        </w:trPr>
        <w:tc>
          <w:tcPr>
            <w:tcW w:w="794" w:type="dxa"/>
          </w:tcPr>
          <w:p w14:paraId="73AE68A1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F0E0D4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F93E11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4FE39A6E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CCEFD8C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E1C8DC" w14:textId="3804E6C4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0E23490F" w14:textId="77777777" w:rsidTr="00D87F2E">
        <w:trPr>
          <w:cantSplit/>
        </w:trPr>
        <w:tc>
          <w:tcPr>
            <w:tcW w:w="794" w:type="dxa"/>
          </w:tcPr>
          <w:p w14:paraId="69A84733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28B6F6B5" w14:textId="23921208" w:rsidR="001218DE" w:rsidRPr="000B16F6" w:rsidRDefault="00BE5238" w:rsidP="00BE523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اگر واحد دارا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فعال مح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دارا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نواقص باشد و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تشديد همراه با نقص ثبت شود، </w:t>
            </w:r>
          </w:p>
        </w:tc>
      </w:tr>
      <w:tr w:rsidR="001218DE" w:rsidRPr="000B16F6" w14:paraId="5C8CA413" w14:textId="77777777" w:rsidTr="00D87F2E">
        <w:trPr>
          <w:cantSplit/>
        </w:trPr>
        <w:tc>
          <w:tcPr>
            <w:tcW w:w="794" w:type="dxa"/>
          </w:tcPr>
          <w:p w14:paraId="7AB68CFA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4B4C6E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BBFEA50" w14:textId="4143863A" w:rsidR="001218DE" w:rsidRPr="000B16F6" w:rsidRDefault="00BE5238" w:rsidP="00BE52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اين حالت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فعال قبل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خاتمه پ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دا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کند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جديد با علت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تشديد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با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نواقص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تشديد در کارتابل بازرس صح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ح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مرکز ايجاد خواهد شد.</w:t>
            </w:r>
          </w:p>
        </w:tc>
      </w:tr>
      <w:tr w:rsidR="001218DE" w:rsidRPr="000B16F6" w14:paraId="52053925" w14:textId="77777777" w:rsidTr="00D87F2E">
        <w:trPr>
          <w:cantSplit/>
        </w:trPr>
        <w:tc>
          <w:tcPr>
            <w:tcW w:w="794" w:type="dxa"/>
          </w:tcPr>
          <w:p w14:paraId="1A7F62C4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FCC854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9E112A" w14:textId="49BC94FE" w:rsidR="001218DE" w:rsidRPr="000B16F6" w:rsidRDefault="00BE5238" w:rsidP="00BE523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اين حالت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فعال قبل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خاتمه پ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دا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کند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تشدید ادامه می یابد.</w:t>
            </w:r>
          </w:p>
        </w:tc>
      </w:tr>
      <w:tr w:rsidR="001218DE" w:rsidRPr="000B16F6" w14:paraId="431C3E4F" w14:textId="77777777" w:rsidTr="00D87F2E">
        <w:trPr>
          <w:cantSplit/>
        </w:trPr>
        <w:tc>
          <w:tcPr>
            <w:tcW w:w="794" w:type="dxa"/>
          </w:tcPr>
          <w:p w14:paraId="2D6E25D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ADB9E9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C20A92" w14:textId="24047D13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اين حالت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فعال قبل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خاتمه پ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دا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کند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جديد با علت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تشديد به همراه جمع نواقص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تشديد و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فعال قبل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کارتابل بازرس صح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ح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مرکز ايجاد خواهد شد.</w:t>
            </w:r>
          </w:p>
        </w:tc>
      </w:tr>
      <w:tr w:rsidR="001218DE" w:rsidRPr="000B16F6" w14:paraId="68236AD6" w14:textId="77777777" w:rsidTr="00D87F2E">
        <w:trPr>
          <w:cantSplit/>
        </w:trPr>
        <w:tc>
          <w:tcPr>
            <w:tcW w:w="794" w:type="dxa"/>
          </w:tcPr>
          <w:p w14:paraId="2D8F2A2D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51D324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1E0145" w14:textId="5CB98FCE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اماکن دارای گردش کار فعال نمی توان بازرسی تشدید انجام داد</w:t>
            </w:r>
          </w:p>
        </w:tc>
      </w:tr>
      <w:tr w:rsidR="00A83656" w:rsidRPr="000B16F6" w14:paraId="7471A23C" w14:textId="77777777" w:rsidTr="00A12D2B">
        <w:trPr>
          <w:cantSplit/>
        </w:trPr>
        <w:tc>
          <w:tcPr>
            <w:tcW w:w="794" w:type="dxa"/>
          </w:tcPr>
          <w:p w14:paraId="31C68B7B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E1AB34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669C86A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33A64A5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233FB7C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4B8367D5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43B351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42FA26" w14:textId="6FA77801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25D38F97" w14:textId="77777777" w:rsidTr="00D87F2E">
        <w:trPr>
          <w:cantSplit/>
        </w:trPr>
        <w:tc>
          <w:tcPr>
            <w:tcW w:w="794" w:type="dxa"/>
          </w:tcPr>
          <w:p w14:paraId="0B334307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1C709367" w14:textId="036D0C31" w:rsidR="001218DE" w:rsidRPr="000B16F6" w:rsidRDefault="00BE5238" w:rsidP="00BE523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امکان ثبت درخواست مجدد برای صلاحیت بهداشتی چند روز بعد از دریافت عدم صلاحیت است؟ </w:t>
            </w:r>
          </w:p>
        </w:tc>
      </w:tr>
      <w:tr w:rsidR="001218DE" w:rsidRPr="000B16F6" w14:paraId="3D62F5B3" w14:textId="77777777" w:rsidTr="00D87F2E">
        <w:trPr>
          <w:cantSplit/>
        </w:trPr>
        <w:tc>
          <w:tcPr>
            <w:tcW w:w="794" w:type="dxa"/>
          </w:tcPr>
          <w:p w14:paraId="40385E09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7C525D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70A47C" w14:textId="10902B13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همان روز</w:t>
            </w:r>
          </w:p>
        </w:tc>
      </w:tr>
      <w:tr w:rsidR="001218DE" w:rsidRPr="000B16F6" w14:paraId="1B9EEE15" w14:textId="77777777" w:rsidTr="00D87F2E">
        <w:trPr>
          <w:cantSplit/>
        </w:trPr>
        <w:tc>
          <w:tcPr>
            <w:tcW w:w="794" w:type="dxa"/>
          </w:tcPr>
          <w:p w14:paraId="1878A6E7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A79B58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F7E59" w14:textId="05D12397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 روز</w:t>
            </w:r>
          </w:p>
        </w:tc>
      </w:tr>
      <w:tr w:rsidR="001218DE" w:rsidRPr="000B16F6" w14:paraId="51CC20C4" w14:textId="77777777" w:rsidTr="00D87F2E">
        <w:trPr>
          <w:cantSplit/>
        </w:trPr>
        <w:tc>
          <w:tcPr>
            <w:tcW w:w="794" w:type="dxa"/>
          </w:tcPr>
          <w:p w14:paraId="3B2055A0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81A53A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2AC9490" w14:textId="434F075C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 ساعت</w:t>
            </w:r>
          </w:p>
        </w:tc>
      </w:tr>
      <w:tr w:rsidR="001218DE" w:rsidRPr="000B16F6" w14:paraId="0ED3C3EF" w14:textId="77777777" w:rsidTr="00D87F2E">
        <w:trPr>
          <w:cantSplit/>
        </w:trPr>
        <w:tc>
          <w:tcPr>
            <w:tcW w:w="794" w:type="dxa"/>
          </w:tcPr>
          <w:p w14:paraId="1F11F1D9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77C1DD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54FF52" w14:textId="53194768" w:rsidR="001218DE" w:rsidRPr="000B16F6" w:rsidRDefault="00BE523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 هفته</w:t>
            </w:r>
          </w:p>
        </w:tc>
      </w:tr>
      <w:tr w:rsidR="00A83656" w:rsidRPr="000B16F6" w14:paraId="5F759D85" w14:textId="77777777" w:rsidTr="00A12D2B">
        <w:trPr>
          <w:cantSplit/>
        </w:trPr>
        <w:tc>
          <w:tcPr>
            <w:tcW w:w="794" w:type="dxa"/>
          </w:tcPr>
          <w:p w14:paraId="6D1064D0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F87A39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28D5BA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7D87ADB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F9C1551" w14:textId="77777777" w:rsidR="001218DE" w:rsidRPr="000B16F6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EA889C" w14:textId="36FC055C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280825" w:rsidRPr="000B16F6">
              <w:rPr>
                <w:rFonts w:ascii="Calibri" w:hAnsi="Calibri" w:cs="B Yagut" w:hint="cs"/>
                <w:b/>
                <w:rtl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6A90E225" w14:textId="77777777" w:rsidTr="00D87F2E">
        <w:trPr>
          <w:cantSplit/>
        </w:trPr>
        <w:tc>
          <w:tcPr>
            <w:tcW w:w="794" w:type="dxa"/>
          </w:tcPr>
          <w:p w14:paraId="592179DD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4579BE93" w14:textId="51447840" w:rsidR="001218DE" w:rsidRPr="000B16F6" w:rsidRDefault="00BE5238" w:rsidP="00E93FB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پس از اخذ صلاح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بهداشت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امکان شروع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مورد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... </w:t>
            </w:r>
            <w:r w:rsidR="00E93FB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................</w:t>
            </w:r>
          </w:p>
        </w:tc>
      </w:tr>
      <w:tr w:rsidR="001218DE" w:rsidRPr="000B16F6" w14:paraId="01B1D53A" w14:textId="77777777" w:rsidTr="00D87F2E">
        <w:trPr>
          <w:cantSplit/>
        </w:trPr>
        <w:tc>
          <w:tcPr>
            <w:tcW w:w="794" w:type="dxa"/>
          </w:tcPr>
          <w:p w14:paraId="53408FFD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E0C1FC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7EE206" w14:textId="2D85046E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7 روز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محدود شد است.  </w:t>
            </w:r>
          </w:p>
        </w:tc>
      </w:tr>
      <w:tr w:rsidR="001218DE" w:rsidRPr="000B16F6" w14:paraId="279BF077" w14:textId="77777777" w:rsidTr="00D87F2E">
        <w:trPr>
          <w:cantSplit/>
        </w:trPr>
        <w:tc>
          <w:tcPr>
            <w:tcW w:w="794" w:type="dxa"/>
          </w:tcPr>
          <w:p w14:paraId="1E4DCBC4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8EF2CD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C056FB9" w14:textId="3A770A6F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محدودیتی ندارد</w:t>
            </w:r>
          </w:p>
        </w:tc>
      </w:tr>
      <w:tr w:rsidR="001218DE" w:rsidRPr="000B16F6" w14:paraId="37978331" w14:textId="77777777" w:rsidTr="00D87F2E">
        <w:trPr>
          <w:cantSplit/>
        </w:trPr>
        <w:tc>
          <w:tcPr>
            <w:tcW w:w="794" w:type="dxa"/>
          </w:tcPr>
          <w:p w14:paraId="2464BA35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4846D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D279CD" w14:textId="130D39D3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20 روز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محدود شد است.  </w:t>
            </w:r>
          </w:p>
        </w:tc>
      </w:tr>
      <w:tr w:rsidR="001218DE" w:rsidRPr="000B16F6" w14:paraId="1FECB1B8" w14:textId="77777777" w:rsidTr="00D87F2E">
        <w:trPr>
          <w:cantSplit/>
        </w:trPr>
        <w:tc>
          <w:tcPr>
            <w:tcW w:w="794" w:type="dxa"/>
          </w:tcPr>
          <w:p w14:paraId="4A90C0D9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431AB4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642502" w14:textId="7D700733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 روز محدود شده است.</w:t>
            </w:r>
          </w:p>
        </w:tc>
      </w:tr>
      <w:tr w:rsidR="00A83656" w:rsidRPr="000B16F6" w14:paraId="03C1D034" w14:textId="77777777" w:rsidTr="00A12D2B">
        <w:trPr>
          <w:cantSplit/>
        </w:trPr>
        <w:tc>
          <w:tcPr>
            <w:tcW w:w="794" w:type="dxa"/>
          </w:tcPr>
          <w:p w14:paraId="566A9A36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AAF690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5CFEDB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50FD1976" w14:textId="77777777" w:rsidTr="001218DE">
        <w:trPr>
          <w:cantSplit/>
        </w:trPr>
        <w:tc>
          <w:tcPr>
            <w:tcW w:w="794" w:type="dxa"/>
            <w:shd w:val="clear" w:color="auto" w:fill="auto"/>
          </w:tcPr>
          <w:p w14:paraId="33A9F898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B29B50" w14:textId="5D422EA0" w:rsidR="001218DE" w:rsidRPr="000B16F6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25548A09" w14:textId="77777777" w:rsidTr="00D87F2E">
        <w:trPr>
          <w:cantSplit/>
        </w:trPr>
        <w:tc>
          <w:tcPr>
            <w:tcW w:w="794" w:type="dxa"/>
          </w:tcPr>
          <w:p w14:paraId="18C6B610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1EA46F74" w14:textId="1BC81E80" w:rsidR="001218DE" w:rsidRPr="000B16F6" w:rsidRDefault="00E93FB1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کدم گزینه صحیح نمی باشد؟</w:t>
            </w:r>
          </w:p>
        </w:tc>
      </w:tr>
      <w:tr w:rsidR="001218DE" w:rsidRPr="000B16F6" w14:paraId="4F4C8043" w14:textId="77777777" w:rsidTr="00D87F2E">
        <w:trPr>
          <w:cantSplit/>
        </w:trPr>
        <w:tc>
          <w:tcPr>
            <w:tcW w:w="794" w:type="dxa"/>
          </w:tcPr>
          <w:p w14:paraId="37404D64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E5D22A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BC711E" w14:textId="0D76AC3F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اول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صلاح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بهداشت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عنوان تاريخ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تواتر در نظر گرفته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شود و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دوره 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پس از ط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زمان تواتر برا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اين واحد ها ايجاد خواهد شد.</w:t>
            </w:r>
          </w:p>
        </w:tc>
      </w:tr>
      <w:tr w:rsidR="001218DE" w:rsidRPr="000B16F6" w14:paraId="132C39A0" w14:textId="77777777" w:rsidTr="00D87F2E">
        <w:trPr>
          <w:cantSplit/>
        </w:trPr>
        <w:tc>
          <w:tcPr>
            <w:tcW w:w="794" w:type="dxa"/>
          </w:tcPr>
          <w:p w14:paraId="44E1678D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4E6491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74C812" w14:textId="0A6FE4CD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مدت زمان بررس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تا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/عدم تا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5 روز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1218DE" w:rsidRPr="000B16F6" w14:paraId="3518FCB8" w14:textId="77777777" w:rsidTr="00D87F2E">
        <w:trPr>
          <w:cantSplit/>
        </w:trPr>
        <w:tc>
          <w:tcPr>
            <w:tcW w:w="794" w:type="dxa"/>
          </w:tcPr>
          <w:p w14:paraId="22AB75DC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D53E62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C6F7B0" w14:textId="4BCB9B4A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24 ساعت پس  از صدور عدم صلاح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بهداشت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امکان درخواست مجدد صلاح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بهداشت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فراهم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باشد.</w:t>
            </w:r>
          </w:p>
        </w:tc>
      </w:tr>
      <w:tr w:rsidR="001218DE" w:rsidRPr="000B16F6" w14:paraId="67296346" w14:textId="77777777" w:rsidTr="00D87F2E">
        <w:trPr>
          <w:cantSplit/>
        </w:trPr>
        <w:tc>
          <w:tcPr>
            <w:tcW w:w="794" w:type="dxa"/>
          </w:tcPr>
          <w:p w14:paraId="1AA3FA4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C48088" w14:textId="101CEBD9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83B0FB" w14:textId="43CA4F21" w:rsidR="001218DE" w:rsidRPr="000B16F6" w:rsidRDefault="00E93FB1" w:rsidP="00E93FB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به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مدت 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 ماه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پس از اخذ صلاح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بهداشت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امکان شروع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مورد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... محدود شد است.  </w:t>
            </w:r>
          </w:p>
        </w:tc>
      </w:tr>
      <w:tr w:rsidR="00A83656" w:rsidRPr="000B16F6" w14:paraId="3F834494" w14:textId="77777777" w:rsidTr="00A12D2B">
        <w:trPr>
          <w:cantSplit/>
        </w:trPr>
        <w:tc>
          <w:tcPr>
            <w:tcW w:w="794" w:type="dxa"/>
          </w:tcPr>
          <w:p w14:paraId="39D26952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1F300D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EAC426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6710B4B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E73AC3D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6A3701C" w14:textId="568E51DE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4791675B" w14:textId="77777777" w:rsidTr="00D87F2E">
        <w:trPr>
          <w:cantSplit/>
        </w:trPr>
        <w:tc>
          <w:tcPr>
            <w:tcW w:w="794" w:type="dxa"/>
          </w:tcPr>
          <w:p w14:paraId="06F2BD4F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46F1DBFE" w14:textId="0989B675" w:rsidR="001218DE" w:rsidRPr="000B16F6" w:rsidRDefault="00E93FB1" w:rsidP="00E93FB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شیوه خود اظهاری در صلاحیت بهداشتی کدام مورد می تواند انتخاب گردد؟</w:t>
            </w:r>
          </w:p>
        </w:tc>
      </w:tr>
      <w:tr w:rsidR="001218DE" w:rsidRPr="000B16F6" w14:paraId="5D0B77EC" w14:textId="77777777" w:rsidTr="00D87F2E">
        <w:trPr>
          <w:cantSplit/>
        </w:trPr>
        <w:tc>
          <w:tcPr>
            <w:tcW w:w="794" w:type="dxa"/>
          </w:tcPr>
          <w:p w14:paraId="3036DDDC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EA058E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E4011D" w14:textId="03295D6E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خودم</w:t>
            </w:r>
          </w:p>
        </w:tc>
      </w:tr>
      <w:tr w:rsidR="001218DE" w:rsidRPr="000B16F6" w14:paraId="3ECCA9A7" w14:textId="77777777" w:rsidTr="00D87F2E">
        <w:trPr>
          <w:cantSplit/>
        </w:trPr>
        <w:tc>
          <w:tcPr>
            <w:tcW w:w="794" w:type="dxa"/>
          </w:tcPr>
          <w:p w14:paraId="1C047007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4A8778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3BF902" w14:textId="32A688EC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مشاور آزاد</w:t>
            </w:r>
          </w:p>
        </w:tc>
      </w:tr>
      <w:tr w:rsidR="001218DE" w:rsidRPr="000B16F6" w14:paraId="68B4D072" w14:textId="77777777" w:rsidTr="00D87F2E">
        <w:trPr>
          <w:cantSplit/>
        </w:trPr>
        <w:tc>
          <w:tcPr>
            <w:tcW w:w="794" w:type="dxa"/>
          </w:tcPr>
          <w:p w14:paraId="4C954309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39822B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43738D" w14:textId="5183ECE3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دفاتر خدمات سلامت</w:t>
            </w:r>
          </w:p>
        </w:tc>
      </w:tr>
      <w:tr w:rsidR="001218DE" w:rsidRPr="000B16F6" w14:paraId="189F947B" w14:textId="77777777" w:rsidTr="00D87F2E">
        <w:trPr>
          <w:cantSplit/>
        </w:trPr>
        <w:tc>
          <w:tcPr>
            <w:tcW w:w="794" w:type="dxa"/>
          </w:tcPr>
          <w:p w14:paraId="7BAD98A7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C62671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5BDACEB" w14:textId="699E771C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0B16F6" w14:paraId="23099153" w14:textId="77777777" w:rsidTr="00A12D2B">
        <w:trPr>
          <w:cantSplit/>
        </w:trPr>
        <w:tc>
          <w:tcPr>
            <w:tcW w:w="794" w:type="dxa"/>
          </w:tcPr>
          <w:p w14:paraId="3D0FF5BF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5369AB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18EC94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4D8AF28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7438B1EB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0E8180" w14:textId="494992CF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5DF39CAB" w14:textId="77777777" w:rsidTr="00D87F2E">
        <w:trPr>
          <w:cantSplit/>
        </w:trPr>
        <w:tc>
          <w:tcPr>
            <w:tcW w:w="794" w:type="dxa"/>
          </w:tcPr>
          <w:p w14:paraId="6686F584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3C3BD1FD" w14:textId="39E56B03" w:rsidR="001218DE" w:rsidRPr="000B16F6" w:rsidRDefault="00E93FB1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خود اظهاری به روش خودم در کدام مورد قابل قبول است؟</w:t>
            </w:r>
          </w:p>
        </w:tc>
      </w:tr>
      <w:tr w:rsidR="001218DE" w:rsidRPr="000B16F6" w14:paraId="6803648E" w14:textId="77777777" w:rsidTr="00D87F2E">
        <w:trPr>
          <w:cantSplit/>
        </w:trPr>
        <w:tc>
          <w:tcPr>
            <w:tcW w:w="794" w:type="dxa"/>
          </w:tcPr>
          <w:p w14:paraId="65CE2A14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3138ED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861B902" w14:textId="0F6ABDCC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صرفا در مرحله دریافت صلاحیت</w:t>
            </w:r>
          </w:p>
        </w:tc>
      </w:tr>
      <w:tr w:rsidR="001218DE" w:rsidRPr="000B16F6" w14:paraId="52EE5B5B" w14:textId="77777777" w:rsidTr="00D87F2E">
        <w:trPr>
          <w:cantSplit/>
        </w:trPr>
        <w:tc>
          <w:tcPr>
            <w:tcW w:w="794" w:type="dxa"/>
          </w:tcPr>
          <w:p w14:paraId="65358BD4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42219A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0FE5C3" w14:textId="4DE138E7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محدودیتی ندارد</w:t>
            </w:r>
          </w:p>
        </w:tc>
      </w:tr>
      <w:tr w:rsidR="001218DE" w:rsidRPr="000B16F6" w14:paraId="7D5E6A5A" w14:textId="77777777" w:rsidTr="00D87F2E">
        <w:trPr>
          <w:cantSplit/>
        </w:trPr>
        <w:tc>
          <w:tcPr>
            <w:tcW w:w="794" w:type="dxa"/>
          </w:tcPr>
          <w:p w14:paraId="1D339305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9BDBF0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517E13" w14:textId="26503528" w:rsidR="001218DE" w:rsidRPr="000B16F6" w:rsidRDefault="00E93FB1" w:rsidP="00E93FB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خود اظهاری باراول</w:t>
            </w:r>
          </w:p>
        </w:tc>
      </w:tr>
      <w:tr w:rsidR="001218DE" w:rsidRPr="000B16F6" w14:paraId="27B4A0C0" w14:textId="77777777" w:rsidTr="00D87F2E">
        <w:trPr>
          <w:cantSplit/>
        </w:trPr>
        <w:tc>
          <w:tcPr>
            <w:tcW w:w="794" w:type="dxa"/>
          </w:tcPr>
          <w:p w14:paraId="2A22FB87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183533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BDA020" w14:textId="11554342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قابل قبول نیست</w:t>
            </w:r>
          </w:p>
        </w:tc>
      </w:tr>
      <w:tr w:rsidR="00A83656" w:rsidRPr="000B16F6" w14:paraId="5BFD8B91" w14:textId="77777777" w:rsidTr="00A12D2B">
        <w:trPr>
          <w:cantSplit/>
        </w:trPr>
        <w:tc>
          <w:tcPr>
            <w:tcW w:w="794" w:type="dxa"/>
          </w:tcPr>
          <w:p w14:paraId="5787B745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8EC3E3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E02B0B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03331CDA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AE01804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06352F" w14:textId="4433527F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55041562" w14:textId="77777777" w:rsidTr="00D87F2E">
        <w:trPr>
          <w:cantSplit/>
        </w:trPr>
        <w:tc>
          <w:tcPr>
            <w:tcW w:w="794" w:type="dxa"/>
          </w:tcPr>
          <w:p w14:paraId="5AE68354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0497F7A5" w14:textId="4B1363FE" w:rsidR="001218DE" w:rsidRPr="000B16F6" w:rsidRDefault="00E93FB1" w:rsidP="004A65C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در چه موردی 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به محض درخواست صلاح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بهداشت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صلاح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امکنه صادر خواهد شد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؟</w:t>
            </w:r>
          </w:p>
        </w:tc>
      </w:tr>
      <w:tr w:rsidR="001218DE" w:rsidRPr="000B16F6" w14:paraId="6C46AB7A" w14:textId="77777777" w:rsidTr="00D87F2E">
        <w:trPr>
          <w:cantSplit/>
        </w:trPr>
        <w:tc>
          <w:tcPr>
            <w:tcW w:w="794" w:type="dxa"/>
          </w:tcPr>
          <w:p w14:paraId="18B54365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E737A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4F0A30" w14:textId="2A3D0B7A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صورتیکه بازرسی بدون نقص در تواتر مربوطه داشته باشد.</w:t>
            </w:r>
          </w:p>
        </w:tc>
      </w:tr>
      <w:tr w:rsidR="001218DE" w:rsidRPr="000B16F6" w14:paraId="279AD976" w14:textId="77777777" w:rsidTr="00D87F2E">
        <w:trPr>
          <w:cantSplit/>
        </w:trPr>
        <w:tc>
          <w:tcPr>
            <w:tcW w:w="794" w:type="dxa"/>
          </w:tcPr>
          <w:p w14:paraId="6E2D5191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9F1764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5150F1" w14:textId="488AC3D0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صورت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که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امکنه دارا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خود اظهار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بوده و در تواتر مورد نظر، مم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بدون نقص داشته باشد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1218DE" w:rsidRPr="000B16F6" w14:paraId="1474CC4D" w14:textId="77777777" w:rsidTr="00D87F2E">
        <w:trPr>
          <w:cantSplit/>
        </w:trPr>
        <w:tc>
          <w:tcPr>
            <w:tcW w:w="794" w:type="dxa"/>
          </w:tcPr>
          <w:p w14:paraId="7A954846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02AAEA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63B072" w14:textId="65803B93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</w:p>
        </w:tc>
      </w:tr>
      <w:tr w:rsidR="001218DE" w:rsidRPr="000B16F6" w14:paraId="6D3CE168" w14:textId="77777777" w:rsidTr="00D87F2E">
        <w:trPr>
          <w:cantSplit/>
        </w:trPr>
        <w:tc>
          <w:tcPr>
            <w:tcW w:w="794" w:type="dxa"/>
          </w:tcPr>
          <w:p w14:paraId="5FCE5301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532D93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081C92" w14:textId="037A50FF" w:rsidR="001218DE" w:rsidRPr="000B16F6" w:rsidRDefault="00E93FB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0B16F6" w14:paraId="73708710" w14:textId="77777777" w:rsidTr="00A12D2B">
        <w:trPr>
          <w:cantSplit/>
        </w:trPr>
        <w:tc>
          <w:tcPr>
            <w:tcW w:w="794" w:type="dxa"/>
          </w:tcPr>
          <w:p w14:paraId="53A040DA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E4BE97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FA5358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63E2EA46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45C2B6A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FA502E" w14:textId="51584C97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557D419E" w14:textId="77777777" w:rsidTr="00D87F2E">
        <w:trPr>
          <w:cantSplit/>
        </w:trPr>
        <w:tc>
          <w:tcPr>
            <w:tcW w:w="794" w:type="dxa"/>
          </w:tcPr>
          <w:p w14:paraId="1342591F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07C2C146" w14:textId="0EDCD37D" w:rsidR="001218DE" w:rsidRPr="000B16F6" w:rsidRDefault="00E93FB1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مدیر یا متصدی برای کدام امکنه می تواند در خواست صلاحیت کند؟</w:t>
            </w:r>
          </w:p>
        </w:tc>
      </w:tr>
      <w:tr w:rsidR="001218DE" w:rsidRPr="000B16F6" w14:paraId="07EF4898" w14:textId="77777777" w:rsidTr="00D87F2E">
        <w:trPr>
          <w:cantSplit/>
        </w:trPr>
        <w:tc>
          <w:tcPr>
            <w:tcW w:w="794" w:type="dxa"/>
          </w:tcPr>
          <w:p w14:paraId="414B242A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B729F5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D19FE0" w14:textId="6A03DA7C" w:rsidR="001218DE" w:rsidRPr="000B16F6" w:rsidRDefault="00A41E6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 اندازی شده</w:t>
            </w:r>
          </w:p>
        </w:tc>
      </w:tr>
      <w:tr w:rsidR="001218DE" w:rsidRPr="000B16F6" w14:paraId="7DB9637C" w14:textId="77777777" w:rsidTr="00D87F2E">
        <w:trPr>
          <w:cantSplit/>
        </w:trPr>
        <w:tc>
          <w:tcPr>
            <w:tcW w:w="794" w:type="dxa"/>
          </w:tcPr>
          <w:p w14:paraId="01C0982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990A92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37620E" w14:textId="30A57F3A" w:rsidR="001218DE" w:rsidRPr="000B16F6" w:rsidRDefault="00A41E6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 اندازی نشده دارای ساختمان</w:t>
            </w:r>
          </w:p>
        </w:tc>
      </w:tr>
      <w:tr w:rsidR="001218DE" w:rsidRPr="000B16F6" w14:paraId="5578E605" w14:textId="77777777" w:rsidTr="00D87F2E">
        <w:trPr>
          <w:cantSplit/>
        </w:trPr>
        <w:tc>
          <w:tcPr>
            <w:tcW w:w="794" w:type="dxa"/>
          </w:tcPr>
          <w:p w14:paraId="4C2A9949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476E7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66C3F8" w14:textId="46AB4FE2" w:rsidR="001218DE" w:rsidRPr="000B16F6" w:rsidRDefault="00A41E6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 انداری نشده فاقد ساختمان</w:t>
            </w:r>
          </w:p>
        </w:tc>
      </w:tr>
      <w:tr w:rsidR="001218DE" w:rsidRPr="000B16F6" w14:paraId="1A71B76F" w14:textId="77777777" w:rsidTr="00D87F2E">
        <w:trPr>
          <w:cantSplit/>
        </w:trPr>
        <w:tc>
          <w:tcPr>
            <w:tcW w:w="794" w:type="dxa"/>
          </w:tcPr>
          <w:p w14:paraId="1A1D415C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611D5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AF9846" w14:textId="53E4D1AB" w:rsidR="001218DE" w:rsidRPr="000B16F6" w:rsidRDefault="00A41E6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0B16F6" w14:paraId="3A404686" w14:textId="77777777" w:rsidTr="00A12D2B">
        <w:trPr>
          <w:cantSplit/>
        </w:trPr>
        <w:tc>
          <w:tcPr>
            <w:tcW w:w="794" w:type="dxa"/>
          </w:tcPr>
          <w:p w14:paraId="1796D67F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AF9052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DE4704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63DE0801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057311B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03ABAD" w14:textId="0150D167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5CF44296" w14:textId="77777777" w:rsidTr="00D87F2E">
        <w:trPr>
          <w:cantSplit/>
        </w:trPr>
        <w:tc>
          <w:tcPr>
            <w:tcW w:w="794" w:type="dxa"/>
          </w:tcPr>
          <w:p w14:paraId="57E5E774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09D21ECD" w14:textId="0F5E236A" w:rsidR="001218DE" w:rsidRPr="000B16F6" w:rsidRDefault="00A41E6C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سامح مخفف چیست؟</w:t>
            </w:r>
          </w:p>
        </w:tc>
      </w:tr>
      <w:tr w:rsidR="001218DE" w:rsidRPr="000B16F6" w14:paraId="01D78472" w14:textId="77777777" w:rsidTr="00D87F2E">
        <w:trPr>
          <w:cantSplit/>
        </w:trPr>
        <w:tc>
          <w:tcPr>
            <w:tcW w:w="794" w:type="dxa"/>
          </w:tcPr>
          <w:p w14:paraId="21AB6377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138015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2573C7" w14:textId="6F05F13D" w:rsidR="001218DE" w:rsidRPr="000B16F6" w:rsidRDefault="00A41E6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سامانه جامع سلامت الکترون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حرفه‌ا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1218DE" w:rsidRPr="000B16F6" w14:paraId="7460C9FD" w14:textId="77777777" w:rsidTr="00D87F2E">
        <w:trPr>
          <w:cantSplit/>
        </w:trPr>
        <w:tc>
          <w:tcPr>
            <w:tcW w:w="794" w:type="dxa"/>
          </w:tcPr>
          <w:p w14:paraId="4400B326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E59950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37811C" w14:textId="0F5EF6C6" w:rsidR="001218DE" w:rsidRPr="000B16F6" w:rsidRDefault="00A41E6C" w:rsidP="00A41E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سامانه الکترون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حرفه‌ا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1218DE" w:rsidRPr="000B16F6" w14:paraId="52F67462" w14:textId="77777777" w:rsidTr="00D87F2E">
        <w:trPr>
          <w:cantSplit/>
        </w:trPr>
        <w:tc>
          <w:tcPr>
            <w:tcW w:w="794" w:type="dxa"/>
          </w:tcPr>
          <w:p w14:paraId="4031DF4E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0787E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2B6CB7" w14:textId="23B472C3" w:rsidR="001218DE" w:rsidRPr="000B16F6" w:rsidRDefault="00A41E6C" w:rsidP="00A41E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سامانه جامع الکترون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ک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حرفه‌ا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1218DE" w:rsidRPr="000B16F6" w14:paraId="5C673702" w14:textId="77777777" w:rsidTr="00D87F2E">
        <w:trPr>
          <w:cantSplit/>
        </w:trPr>
        <w:tc>
          <w:tcPr>
            <w:tcW w:w="794" w:type="dxa"/>
          </w:tcPr>
          <w:p w14:paraId="53DBAD84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9C7998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F1917C" w14:textId="4FA3134D" w:rsidR="001218DE" w:rsidRPr="000B16F6" w:rsidRDefault="00A41E6C" w:rsidP="00A41E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سامانه مح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حرفه‌ا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A83656" w:rsidRPr="000B16F6" w14:paraId="7BFC8882" w14:textId="77777777" w:rsidTr="00A12D2B">
        <w:trPr>
          <w:cantSplit/>
        </w:trPr>
        <w:tc>
          <w:tcPr>
            <w:tcW w:w="794" w:type="dxa"/>
          </w:tcPr>
          <w:p w14:paraId="7EB63651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4EC587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20DD379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13D8B55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07768055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25F945" w14:textId="4511C065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456446FD" w14:textId="77777777" w:rsidTr="00D87F2E">
        <w:trPr>
          <w:cantSplit/>
        </w:trPr>
        <w:tc>
          <w:tcPr>
            <w:tcW w:w="794" w:type="dxa"/>
          </w:tcPr>
          <w:p w14:paraId="7BB1AC4F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40A642FA" w14:textId="60D09FE4" w:rsidR="001218DE" w:rsidRPr="000B16F6" w:rsidRDefault="00A41E6C" w:rsidP="008A7303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کدام گزینه صحیح است؟</w:t>
            </w:r>
          </w:p>
        </w:tc>
      </w:tr>
      <w:tr w:rsidR="001218DE" w:rsidRPr="000B16F6" w14:paraId="5E160897" w14:textId="77777777" w:rsidTr="00D87F2E">
        <w:trPr>
          <w:cantSplit/>
        </w:trPr>
        <w:tc>
          <w:tcPr>
            <w:tcW w:w="794" w:type="dxa"/>
          </w:tcPr>
          <w:p w14:paraId="33042D68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4EABEC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265EF7" w14:textId="240D8E3D" w:rsidR="001218DE" w:rsidRPr="000B16F6" w:rsidRDefault="00A41E6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چک لیست اماکن راه اندازی نشده فاقد ساختمان موارد زیست محیطی مثل دفع پسماند و فاضلاب گنجانده شده است.</w:t>
            </w:r>
          </w:p>
        </w:tc>
      </w:tr>
      <w:tr w:rsidR="001218DE" w:rsidRPr="000B16F6" w14:paraId="7315549D" w14:textId="77777777" w:rsidTr="00D87F2E">
        <w:trPr>
          <w:cantSplit/>
        </w:trPr>
        <w:tc>
          <w:tcPr>
            <w:tcW w:w="794" w:type="dxa"/>
          </w:tcPr>
          <w:p w14:paraId="0E54610D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1BDB2E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B45B0A" w14:textId="32B2738A" w:rsidR="001218DE" w:rsidRPr="000B16F6" w:rsidRDefault="00A41E6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در چک لیست اماکن راه اندازی نشده دارای ساختمان موارد 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موارد ز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مثل دفع پسماند و فاضلاب گنجانده شده است.</w:t>
            </w:r>
          </w:p>
        </w:tc>
      </w:tr>
      <w:tr w:rsidR="001218DE" w:rsidRPr="000B16F6" w14:paraId="673EC196" w14:textId="77777777" w:rsidTr="00D87F2E">
        <w:trPr>
          <w:cantSplit/>
        </w:trPr>
        <w:tc>
          <w:tcPr>
            <w:tcW w:w="794" w:type="dxa"/>
          </w:tcPr>
          <w:p w14:paraId="145BFDE7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84BEE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F5A81A" w14:textId="4B08B125" w:rsidR="001218DE" w:rsidRPr="000B16F6" w:rsidRDefault="00A41E6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چک لیست اماکن راه اندازی شده و راه اندازی نشده فاقد ساختمان فقط در قسمت بهداشت فردی متفاوت می باشد.</w:t>
            </w:r>
          </w:p>
        </w:tc>
      </w:tr>
      <w:tr w:rsidR="001218DE" w:rsidRPr="000B16F6" w14:paraId="1AA65020" w14:textId="77777777" w:rsidTr="00D87F2E">
        <w:trPr>
          <w:cantSplit/>
        </w:trPr>
        <w:tc>
          <w:tcPr>
            <w:tcW w:w="794" w:type="dxa"/>
          </w:tcPr>
          <w:p w14:paraId="6D959705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CF7A81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9B58B1" w14:textId="1058506B" w:rsidR="001218DE" w:rsidRPr="000B16F6" w:rsidRDefault="00A41E6C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همه موارد</w:t>
            </w:r>
          </w:p>
        </w:tc>
      </w:tr>
      <w:tr w:rsidR="00A83656" w:rsidRPr="000B16F6" w14:paraId="450F8EC2" w14:textId="77777777" w:rsidTr="00A12D2B">
        <w:trPr>
          <w:cantSplit/>
        </w:trPr>
        <w:tc>
          <w:tcPr>
            <w:tcW w:w="794" w:type="dxa"/>
          </w:tcPr>
          <w:p w14:paraId="795C9C96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F012D6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E47B6D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65C947FD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585FBAFF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959D88" w14:textId="3402B0EB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1230BFC9" w14:textId="77777777" w:rsidTr="00D87F2E">
        <w:trPr>
          <w:cantSplit/>
        </w:trPr>
        <w:tc>
          <w:tcPr>
            <w:tcW w:w="794" w:type="dxa"/>
          </w:tcPr>
          <w:p w14:paraId="75DBB02A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5787DCDC" w14:textId="154BDF84" w:rsidR="001218DE" w:rsidRPr="000B16F6" w:rsidRDefault="00A41E6C" w:rsidP="00660C4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صورت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که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در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صلاح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بهداشت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غ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ر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فعال موقت زده شود، </w:t>
            </w:r>
            <w:r w:rsidR="00660C4F"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..................</w:t>
            </w:r>
          </w:p>
        </w:tc>
      </w:tr>
      <w:tr w:rsidR="001218DE" w:rsidRPr="000B16F6" w14:paraId="2B4F66DD" w14:textId="77777777" w:rsidTr="00D87F2E">
        <w:trPr>
          <w:cantSplit/>
        </w:trPr>
        <w:tc>
          <w:tcPr>
            <w:tcW w:w="794" w:type="dxa"/>
          </w:tcPr>
          <w:p w14:paraId="733A5004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1CAD08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26BDE3" w14:textId="7DBA3652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3 روز آینده باید زمان بندی بازدید انجام شود.</w:t>
            </w:r>
          </w:p>
        </w:tc>
      </w:tr>
      <w:tr w:rsidR="001218DE" w:rsidRPr="000B16F6" w14:paraId="2665E09B" w14:textId="77777777" w:rsidTr="00D87F2E">
        <w:trPr>
          <w:cantSplit/>
        </w:trPr>
        <w:tc>
          <w:tcPr>
            <w:tcW w:w="794" w:type="dxa"/>
          </w:tcPr>
          <w:p w14:paraId="2029E50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43447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A62853" w14:textId="7A9BE4A3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صلاحیت صادر می شود</w:t>
            </w:r>
          </w:p>
        </w:tc>
      </w:tr>
      <w:tr w:rsidR="001218DE" w:rsidRPr="000B16F6" w14:paraId="00BA2C46" w14:textId="77777777" w:rsidTr="00D87F2E">
        <w:trPr>
          <w:cantSplit/>
        </w:trPr>
        <w:tc>
          <w:tcPr>
            <w:tcW w:w="794" w:type="dxa"/>
          </w:tcPr>
          <w:p w14:paraId="2D666CBB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66144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24D988" w14:textId="36C85151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عدم صلاح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صادر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گردد.</w:t>
            </w:r>
          </w:p>
        </w:tc>
      </w:tr>
      <w:tr w:rsidR="001218DE" w:rsidRPr="000B16F6" w14:paraId="54D8B451" w14:textId="77777777" w:rsidTr="00D87F2E">
        <w:trPr>
          <w:cantSplit/>
        </w:trPr>
        <w:tc>
          <w:tcPr>
            <w:tcW w:w="794" w:type="dxa"/>
          </w:tcPr>
          <w:p w14:paraId="0141223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C98473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EAFC2A" w14:textId="6BC2EBA9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0B16F6" w14:paraId="7A30B1CE" w14:textId="77777777" w:rsidTr="00A12D2B">
        <w:trPr>
          <w:cantSplit/>
        </w:trPr>
        <w:tc>
          <w:tcPr>
            <w:tcW w:w="794" w:type="dxa"/>
          </w:tcPr>
          <w:p w14:paraId="188A7832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31D7CE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9221FFA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340C4B15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D318246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5FAA13" w14:textId="4017868C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02E44EA8" w14:textId="77777777" w:rsidTr="00D87F2E">
        <w:trPr>
          <w:cantSplit/>
        </w:trPr>
        <w:tc>
          <w:tcPr>
            <w:tcW w:w="794" w:type="dxa"/>
          </w:tcPr>
          <w:p w14:paraId="56A93699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0C7BC294" w14:textId="708915C7" w:rsidR="001218DE" w:rsidRPr="000B16F6" w:rsidRDefault="00660C4F" w:rsidP="00660C4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اولويت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در کارتابل دريافت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بازرس 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.................</w:t>
            </w:r>
          </w:p>
        </w:tc>
      </w:tr>
      <w:tr w:rsidR="001218DE" w:rsidRPr="000B16F6" w14:paraId="5E1D84A5" w14:textId="77777777" w:rsidTr="00D87F2E">
        <w:trPr>
          <w:cantSplit/>
        </w:trPr>
        <w:tc>
          <w:tcPr>
            <w:tcW w:w="794" w:type="dxa"/>
          </w:tcPr>
          <w:p w14:paraId="0BAA40ED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8978ED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F0E8BE" w14:textId="1021FF21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 بازرسی سیستمی است.</w:t>
            </w:r>
          </w:p>
        </w:tc>
      </w:tr>
      <w:tr w:rsidR="001218DE" w:rsidRPr="000B16F6" w14:paraId="764B5F51" w14:textId="77777777" w:rsidTr="00D87F2E">
        <w:trPr>
          <w:cantSplit/>
        </w:trPr>
        <w:tc>
          <w:tcPr>
            <w:tcW w:w="794" w:type="dxa"/>
          </w:tcPr>
          <w:p w14:paraId="2D769857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BF18B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253ABD" w14:textId="7A3DBA19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 تاریخ قرار گرفتن در کارتابل بازرس است.</w:t>
            </w:r>
          </w:p>
        </w:tc>
      </w:tr>
      <w:tr w:rsidR="001218DE" w:rsidRPr="000B16F6" w14:paraId="52AB0AE9" w14:textId="77777777" w:rsidTr="00D87F2E">
        <w:trPr>
          <w:cantSplit/>
        </w:trPr>
        <w:tc>
          <w:tcPr>
            <w:tcW w:w="794" w:type="dxa"/>
          </w:tcPr>
          <w:p w14:paraId="44948D9A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092B6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D3F6AD" w14:textId="40EB3CD9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 اقدامات قانونی است.</w:t>
            </w:r>
          </w:p>
        </w:tc>
      </w:tr>
      <w:tr w:rsidR="001218DE" w:rsidRPr="000B16F6" w14:paraId="7FAEAB72" w14:textId="77777777" w:rsidTr="00D87F2E">
        <w:trPr>
          <w:cantSplit/>
        </w:trPr>
        <w:tc>
          <w:tcPr>
            <w:tcW w:w="794" w:type="dxa"/>
          </w:tcPr>
          <w:p w14:paraId="06CE721A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FC00AD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B2AD49" w14:textId="14A658EC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 گردش کار صلاح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ت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بهداشت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است.</w:t>
            </w:r>
          </w:p>
        </w:tc>
      </w:tr>
      <w:tr w:rsidR="00A83656" w:rsidRPr="000B16F6" w14:paraId="1D41E21D" w14:textId="77777777" w:rsidTr="00A12D2B">
        <w:trPr>
          <w:cantSplit/>
        </w:trPr>
        <w:tc>
          <w:tcPr>
            <w:tcW w:w="794" w:type="dxa"/>
          </w:tcPr>
          <w:p w14:paraId="6AF44420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E66873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38C4051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63B748D4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68C055F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B6CBDA" w14:textId="277AD140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4B2850A9" w14:textId="77777777" w:rsidTr="00D87F2E">
        <w:trPr>
          <w:cantSplit/>
        </w:trPr>
        <w:tc>
          <w:tcPr>
            <w:tcW w:w="794" w:type="dxa"/>
          </w:tcPr>
          <w:p w14:paraId="0971D6AB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4867A4C1" w14:textId="7C7CDFF1" w:rsidR="001218DE" w:rsidRPr="000B16F6" w:rsidRDefault="00660C4F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در چه مواردی بازرسی بدون نقص تلقی می شود؟</w:t>
            </w:r>
          </w:p>
        </w:tc>
      </w:tr>
      <w:tr w:rsidR="001218DE" w:rsidRPr="000B16F6" w14:paraId="1B0E9926" w14:textId="77777777" w:rsidTr="00D87F2E">
        <w:trPr>
          <w:cantSplit/>
        </w:trPr>
        <w:tc>
          <w:tcPr>
            <w:tcW w:w="794" w:type="dxa"/>
          </w:tcPr>
          <w:p w14:paraId="64AB4759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DD0703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62C439" w14:textId="16848ECA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 چک لیست بازرسی بدون نقص بوده و دارای خود اظهاری فعال باشد.</w:t>
            </w:r>
          </w:p>
        </w:tc>
      </w:tr>
      <w:tr w:rsidR="001218DE" w:rsidRPr="000B16F6" w14:paraId="4325E7F2" w14:textId="77777777" w:rsidTr="00D87F2E">
        <w:trPr>
          <w:cantSplit/>
        </w:trPr>
        <w:tc>
          <w:tcPr>
            <w:tcW w:w="794" w:type="dxa"/>
          </w:tcPr>
          <w:p w14:paraId="1A160380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90FDEB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6A17F5" w14:textId="3F9307AC" w:rsidR="001218DE" w:rsidRPr="000B16F6" w:rsidRDefault="00660C4F" w:rsidP="00660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اگر کل چک لیست بازرسی به جز خود اظهاری بدون نقص باشد.</w:t>
            </w:r>
          </w:p>
        </w:tc>
      </w:tr>
      <w:tr w:rsidR="001218DE" w:rsidRPr="000B16F6" w14:paraId="028202DC" w14:textId="77777777" w:rsidTr="00D87F2E">
        <w:trPr>
          <w:cantSplit/>
        </w:trPr>
        <w:tc>
          <w:tcPr>
            <w:tcW w:w="794" w:type="dxa"/>
          </w:tcPr>
          <w:p w14:paraId="204015DE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93AF2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B34C47" w14:textId="75D80BE6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اگر 70 درصد آیتمهای چک لیست بدون نقص باشند و خود اظهاری فعال داشته باشد.</w:t>
            </w:r>
          </w:p>
        </w:tc>
      </w:tr>
      <w:tr w:rsidR="001218DE" w:rsidRPr="000B16F6" w14:paraId="5E8E2214" w14:textId="77777777" w:rsidTr="00D87F2E">
        <w:trPr>
          <w:cantSplit/>
        </w:trPr>
        <w:tc>
          <w:tcPr>
            <w:tcW w:w="794" w:type="dxa"/>
          </w:tcPr>
          <w:p w14:paraId="50B454D6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278850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A52520" w14:textId="65C74671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</w:p>
        </w:tc>
      </w:tr>
      <w:tr w:rsidR="00A83656" w:rsidRPr="000B16F6" w14:paraId="47CA335A" w14:textId="77777777" w:rsidTr="00A12D2B">
        <w:trPr>
          <w:cantSplit/>
        </w:trPr>
        <w:tc>
          <w:tcPr>
            <w:tcW w:w="794" w:type="dxa"/>
          </w:tcPr>
          <w:p w14:paraId="0DBE30DC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65285C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20ED0C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1132A7AD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F5741CE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3C47C278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31847140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F96FEE" w14:textId="60AA362F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54112EFB" w14:textId="77777777" w:rsidTr="00D87F2E">
        <w:trPr>
          <w:cantSplit/>
        </w:trPr>
        <w:tc>
          <w:tcPr>
            <w:tcW w:w="794" w:type="dxa"/>
          </w:tcPr>
          <w:p w14:paraId="27FC5A99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1F607FBD" w14:textId="41A1EF48" w:rsidR="001218DE" w:rsidRPr="000B16F6" w:rsidRDefault="00660C4F" w:rsidP="00660C4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درصورت درج نقص در چک ل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ست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ها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بازرس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توسط بازرس، با توجه به نوع نقص ثبت شده،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 .........................</w:t>
            </w:r>
          </w:p>
        </w:tc>
      </w:tr>
      <w:tr w:rsidR="001218DE" w:rsidRPr="000B16F6" w14:paraId="2CC59834" w14:textId="77777777" w:rsidTr="00D87F2E">
        <w:trPr>
          <w:cantSplit/>
        </w:trPr>
        <w:tc>
          <w:tcPr>
            <w:tcW w:w="794" w:type="dxa"/>
          </w:tcPr>
          <w:p w14:paraId="32442B4D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3DF3D3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BFD119" w14:textId="3F82CA23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اخطار بخرانی و غیر بحرانی ایجاد خواهد شد.</w:t>
            </w:r>
          </w:p>
        </w:tc>
      </w:tr>
      <w:tr w:rsidR="001218DE" w:rsidRPr="000B16F6" w14:paraId="4E922EAF" w14:textId="77777777" w:rsidTr="00D87F2E">
        <w:trPr>
          <w:cantSplit/>
        </w:trPr>
        <w:tc>
          <w:tcPr>
            <w:tcW w:w="794" w:type="dxa"/>
          </w:tcPr>
          <w:p w14:paraId="336CE0ED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FDBC5C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301494" w14:textId="2AA2C65B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گردش کار اعلام نواقص بهداشت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(نواقص غ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بحران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يا اخطاريه نواقص بحران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)ايجاد خواهد شد.</w:t>
            </w:r>
          </w:p>
        </w:tc>
      </w:tr>
      <w:tr w:rsidR="001218DE" w:rsidRPr="000B16F6" w14:paraId="6C8AA8CE" w14:textId="77777777" w:rsidTr="00D87F2E">
        <w:trPr>
          <w:cantSplit/>
        </w:trPr>
        <w:tc>
          <w:tcPr>
            <w:tcW w:w="794" w:type="dxa"/>
          </w:tcPr>
          <w:p w14:paraId="5915BCE6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FCAEC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C9DF5C" w14:textId="5D2B13F1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درخواست اخطار تعطیل بحرانی ایجاد خواهد شد.</w:t>
            </w:r>
          </w:p>
        </w:tc>
      </w:tr>
      <w:tr w:rsidR="001218DE" w:rsidRPr="000B16F6" w14:paraId="19A79B18" w14:textId="77777777" w:rsidTr="00D87F2E">
        <w:trPr>
          <w:cantSplit/>
        </w:trPr>
        <w:tc>
          <w:tcPr>
            <w:tcW w:w="794" w:type="dxa"/>
          </w:tcPr>
          <w:p w14:paraId="1E7AE59E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C79EC2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2279CD" w14:textId="58A8FA90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0B16F6" w14:paraId="65CC15B1" w14:textId="77777777" w:rsidTr="00A12D2B">
        <w:trPr>
          <w:cantSplit/>
        </w:trPr>
        <w:tc>
          <w:tcPr>
            <w:tcW w:w="794" w:type="dxa"/>
          </w:tcPr>
          <w:p w14:paraId="4DF5B797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910DD2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69106C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079A4AAC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6A7F95F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1667D6" w14:textId="3F4296FD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65652DAC" w14:textId="77777777" w:rsidTr="00D87F2E">
        <w:trPr>
          <w:cantSplit/>
        </w:trPr>
        <w:tc>
          <w:tcPr>
            <w:tcW w:w="794" w:type="dxa"/>
          </w:tcPr>
          <w:p w14:paraId="452F585D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5C3E8445" w14:textId="23DD752A" w:rsidR="001218DE" w:rsidRPr="000B16F6" w:rsidRDefault="00660C4F" w:rsidP="00660C4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تمام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اقدامات 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در سامانه 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با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بر اساس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...............................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باشد.</w:t>
            </w:r>
          </w:p>
        </w:tc>
      </w:tr>
      <w:tr w:rsidR="001218DE" w:rsidRPr="000B16F6" w14:paraId="7248F604" w14:textId="77777777" w:rsidTr="00D87F2E">
        <w:trPr>
          <w:cantSplit/>
        </w:trPr>
        <w:tc>
          <w:tcPr>
            <w:tcW w:w="794" w:type="dxa"/>
          </w:tcPr>
          <w:p w14:paraId="7595FAD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C4343E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14DC02" w14:textId="360520F8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تایید مدیر سامانه</w:t>
            </w:r>
          </w:p>
        </w:tc>
      </w:tr>
      <w:tr w:rsidR="001218DE" w:rsidRPr="000B16F6" w14:paraId="17FD9041" w14:textId="77777777" w:rsidTr="00D87F2E">
        <w:trPr>
          <w:cantSplit/>
        </w:trPr>
        <w:tc>
          <w:tcPr>
            <w:tcW w:w="794" w:type="dxa"/>
          </w:tcPr>
          <w:p w14:paraId="7412E79E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4C9575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0E631F" w14:textId="620A22F3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تایید مدیر </w:t>
            </w:r>
            <w:r w:rsidR="00DF50E0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رشد شهرستان</w:t>
            </w:r>
          </w:p>
        </w:tc>
      </w:tr>
      <w:tr w:rsidR="001218DE" w:rsidRPr="000B16F6" w14:paraId="7A518B71" w14:textId="77777777" w:rsidTr="00D87F2E">
        <w:trPr>
          <w:cantSplit/>
        </w:trPr>
        <w:tc>
          <w:tcPr>
            <w:tcW w:w="794" w:type="dxa"/>
          </w:tcPr>
          <w:p w14:paraId="7593C7FB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6BD521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DC3106" w14:textId="17A8053B" w:rsidR="001218DE" w:rsidRPr="000B16F6" w:rsidRDefault="00660C4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تا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مرکز خدمات جامع سلامت</w:t>
            </w:r>
          </w:p>
        </w:tc>
      </w:tr>
      <w:tr w:rsidR="001218DE" w:rsidRPr="000B16F6" w14:paraId="4ADA31EC" w14:textId="77777777" w:rsidTr="00D87F2E">
        <w:trPr>
          <w:cantSplit/>
        </w:trPr>
        <w:tc>
          <w:tcPr>
            <w:tcW w:w="794" w:type="dxa"/>
          </w:tcPr>
          <w:p w14:paraId="255F6D35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ED472B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D03050" w14:textId="39EBB665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تایید مدیر گروه سلامت محیط</w:t>
            </w:r>
          </w:p>
        </w:tc>
      </w:tr>
      <w:tr w:rsidR="00A83656" w:rsidRPr="000B16F6" w14:paraId="7CC25D55" w14:textId="77777777" w:rsidTr="00A12D2B">
        <w:trPr>
          <w:cantSplit/>
        </w:trPr>
        <w:tc>
          <w:tcPr>
            <w:tcW w:w="794" w:type="dxa"/>
          </w:tcPr>
          <w:p w14:paraId="2FBA01CD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E3F1DD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8392F8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215A8EC7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1DAA0F22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13596E" w14:textId="451922D5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1F37970F" w14:textId="77777777" w:rsidTr="00D87F2E">
        <w:trPr>
          <w:cantSplit/>
        </w:trPr>
        <w:tc>
          <w:tcPr>
            <w:tcW w:w="794" w:type="dxa"/>
          </w:tcPr>
          <w:p w14:paraId="2A243C84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63DC8DC4" w14:textId="630FDD00" w:rsidR="001218DE" w:rsidRPr="000B16F6" w:rsidRDefault="00DF50E0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مدت زمان تایید اقدامات قانونی توسط رییس مرکز خدمات جامع سلامت کدام است و در صورت عدم تایید به موقع..........</w:t>
            </w:r>
          </w:p>
        </w:tc>
      </w:tr>
      <w:tr w:rsidR="001218DE" w:rsidRPr="000B16F6" w14:paraId="04BA6EF7" w14:textId="77777777" w:rsidTr="00D87F2E">
        <w:trPr>
          <w:cantSplit/>
        </w:trPr>
        <w:tc>
          <w:tcPr>
            <w:tcW w:w="794" w:type="dxa"/>
          </w:tcPr>
          <w:p w14:paraId="32AAE1C8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A48C7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AED1FC" w14:textId="729E43E1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 ساعت- به صورت اتوماتیک تایید می شود.</w:t>
            </w:r>
          </w:p>
        </w:tc>
      </w:tr>
      <w:tr w:rsidR="001218DE" w:rsidRPr="000B16F6" w14:paraId="563C1557" w14:textId="77777777" w:rsidTr="00D87F2E">
        <w:trPr>
          <w:cantSplit/>
        </w:trPr>
        <w:tc>
          <w:tcPr>
            <w:tcW w:w="794" w:type="dxa"/>
          </w:tcPr>
          <w:p w14:paraId="7F3FB8F7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A7E79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6D9D66" w14:textId="1B2CACD8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 ساعت- به صورت اتوماتیک تایید می شود.</w:t>
            </w:r>
          </w:p>
        </w:tc>
      </w:tr>
      <w:tr w:rsidR="001218DE" w:rsidRPr="000B16F6" w14:paraId="59200D96" w14:textId="77777777" w:rsidTr="00D87F2E">
        <w:trPr>
          <w:cantSplit/>
        </w:trPr>
        <w:tc>
          <w:tcPr>
            <w:tcW w:w="794" w:type="dxa"/>
          </w:tcPr>
          <w:p w14:paraId="5A0B88CA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8B9397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A9B20B" w14:textId="613C4B46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24 ساعت </w:t>
            </w:r>
            <w:r w:rsidRPr="000B16F6">
              <w:rPr>
                <w:rStyle w:val="StyleComplexNazanin"/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به کارتابل بازرس برمی گردد.</w:t>
            </w:r>
          </w:p>
        </w:tc>
      </w:tr>
      <w:tr w:rsidR="001218DE" w:rsidRPr="000B16F6" w14:paraId="474E664C" w14:textId="77777777" w:rsidTr="00D87F2E">
        <w:trPr>
          <w:cantSplit/>
        </w:trPr>
        <w:tc>
          <w:tcPr>
            <w:tcW w:w="794" w:type="dxa"/>
          </w:tcPr>
          <w:p w14:paraId="3DB6192C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0731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7D2056" w14:textId="6120B4FD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 ساعت- به کارتابل بازرس برمی گردد.</w:t>
            </w:r>
          </w:p>
        </w:tc>
      </w:tr>
      <w:tr w:rsidR="00A83656" w:rsidRPr="000B16F6" w14:paraId="3D66FDF3" w14:textId="77777777" w:rsidTr="00A12D2B">
        <w:trPr>
          <w:cantSplit/>
        </w:trPr>
        <w:tc>
          <w:tcPr>
            <w:tcW w:w="794" w:type="dxa"/>
          </w:tcPr>
          <w:p w14:paraId="25B75065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9403EB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293A3B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5A1F60AB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4FABB2F0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FC824C" w14:textId="4E9FDFAB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6DF463DF" w14:textId="77777777" w:rsidTr="00D87F2E">
        <w:trPr>
          <w:cantSplit/>
        </w:trPr>
        <w:tc>
          <w:tcPr>
            <w:tcW w:w="794" w:type="dxa"/>
          </w:tcPr>
          <w:p w14:paraId="00CC6FC5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1B462B35" w14:textId="3F116F0F" w:rsidR="001218DE" w:rsidRPr="000B16F6" w:rsidRDefault="00DF50E0" w:rsidP="00CC5F30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تا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صورتمجلس پلمپ و فرم ارجاع به دادگاه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توسط کدام نقش است؟</w:t>
            </w:r>
          </w:p>
        </w:tc>
      </w:tr>
      <w:tr w:rsidR="001218DE" w:rsidRPr="000B16F6" w14:paraId="12AF2AB5" w14:textId="77777777" w:rsidTr="00D87F2E">
        <w:trPr>
          <w:cantSplit/>
        </w:trPr>
        <w:tc>
          <w:tcPr>
            <w:tcW w:w="794" w:type="dxa"/>
          </w:tcPr>
          <w:p w14:paraId="53A85720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233CDD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E2ED1C" w14:textId="0FEA39A6" w:rsidR="001218DE" w:rsidRPr="000B16F6" w:rsidRDefault="00DF50E0" w:rsidP="00DF50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Theme="majorBidi" w:hAnsiTheme="majorBidi" w:cs="B Nazanin" w:hint="cs"/>
                <w:b/>
                <w:bCs/>
                <w:rtl/>
              </w:rPr>
              <w:t xml:space="preserve">مدیر گروه شهرستان بعد از تایید رییس مرکز بهداشت شهرستان </w:t>
            </w:r>
          </w:p>
        </w:tc>
      </w:tr>
      <w:tr w:rsidR="001218DE" w:rsidRPr="000B16F6" w14:paraId="3E21FB65" w14:textId="77777777" w:rsidTr="00D87F2E">
        <w:trPr>
          <w:cantSplit/>
        </w:trPr>
        <w:tc>
          <w:tcPr>
            <w:tcW w:w="794" w:type="dxa"/>
          </w:tcPr>
          <w:p w14:paraId="65062C0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D322CB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EA85F6" w14:textId="0FDB0613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مرکز بهداشت شهرستان بعد از تا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گروه شهرستان</w:t>
            </w:r>
          </w:p>
        </w:tc>
      </w:tr>
      <w:tr w:rsidR="001218DE" w:rsidRPr="000B16F6" w14:paraId="371A78DF" w14:textId="77777777" w:rsidTr="00D87F2E">
        <w:trPr>
          <w:cantSplit/>
        </w:trPr>
        <w:tc>
          <w:tcPr>
            <w:tcW w:w="794" w:type="dxa"/>
          </w:tcPr>
          <w:p w14:paraId="38B6210B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1E642F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EF639F7" w14:textId="0122A9DA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رییس مرکز خدمات جامع سلامت</w:t>
            </w:r>
          </w:p>
        </w:tc>
      </w:tr>
      <w:tr w:rsidR="001218DE" w:rsidRPr="000B16F6" w14:paraId="37BE2654" w14:textId="77777777" w:rsidTr="00D87F2E">
        <w:trPr>
          <w:cantSplit/>
        </w:trPr>
        <w:tc>
          <w:tcPr>
            <w:tcW w:w="794" w:type="dxa"/>
          </w:tcPr>
          <w:p w14:paraId="0D9BC913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7D8B03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4AB2E7" w14:textId="4AAAF6F9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گروه استان</w:t>
            </w:r>
          </w:p>
        </w:tc>
      </w:tr>
      <w:tr w:rsidR="00A83656" w:rsidRPr="000B16F6" w14:paraId="2B5890C2" w14:textId="77777777" w:rsidTr="00A12D2B">
        <w:trPr>
          <w:cantSplit/>
        </w:trPr>
        <w:tc>
          <w:tcPr>
            <w:tcW w:w="794" w:type="dxa"/>
          </w:tcPr>
          <w:p w14:paraId="14D13943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8E8386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FB63D96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D659EE7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E8DBDB1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4F8209AE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6EB2E47F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F4DAFD" w14:textId="51EEBF2D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4E6DF89A" w14:textId="77777777" w:rsidTr="00D87F2E">
        <w:trPr>
          <w:cantSplit/>
        </w:trPr>
        <w:tc>
          <w:tcPr>
            <w:tcW w:w="794" w:type="dxa"/>
          </w:tcPr>
          <w:p w14:paraId="4ABA3605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14:paraId="66405E49" w14:textId="5CDEEBD1" w:rsidR="001218DE" w:rsidRPr="000B16F6" w:rsidRDefault="00DF50E0" w:rsidP="009223FD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تا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درخواست بازگشا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 توسط کدام نقش انجام می شود؟</w:t>
            </w:r>
          </w:p>
        </w:tc>
      </w:tr>
      <w:tr w:rsidR="001218DE" w:rsidRPr="000B16F6" w14:paraId="1669F845" w14:textId="77777777" w:rsidTr="00D87F2E">
        <w:trPr>
          <w:cantSplit/>
        </w:trPr>
        <w:tc>
          <w:tcPr>
            <w:tcW w:w="794" w:type="dxa"/>
          </w:tcPr>
          <w:p w14:paraId="6BE6FCDE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7FB115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B943C7" w14:textId="2C48AD33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رییس مرکز خدمات جامع سلامت</w:t>
            </w:r>
          </w:p>
        </w:tc>
      </w:tr>
      <w:tr w:rsidR="001218DE" w:rsidRPr="000B16F6" w14:paraId="78498EF3" w14:textId="77777777" w:rsidTr="00D87F2E">
        <w:trPr>
          <w:cantSplit/>
        </w:trPr>
        <w:tc>
          <w:tcPr>
            <w:tcW w:w="794" w:type="dxa"/>
          </w:tcPr>
          <w:p w14:paraId="7A6633C6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DD226C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7E6DDC" w14:textId="4462E92C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بازرس</w:t>
            </w:r>
          </w:p>
        </w:tc>
      </w:tr>
      <w:tr w:rsidR="001218DE" w:rsidRPr="000B16F6" w14:paraId="4FD5AE03" w14:textId="77777777" w:rsidTr="00D87F2E">
        <w:trPr>
          <w:cantSplit/>
        </w:trPr>
        <w:tc>
          <w:tcPr>
            <w:tcW w:w="794" w:type="dxa"/>
          </w:tcPr>
          <w:p w14:paraId="38FDEE0C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A22040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BBDB37" w14:textId="1D8C57F8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شهرستان</w:t>
            </w:r>
          </w:p>
        </w:tc>
      </w:tr>
      <w:tr w:rsidR="001218DE" w:rsidRPr="000B16F6" w14:paraId="2C0CB097" w14:textId="77777777" w:rsidTr="00D87F2E">
        <w:trPr>
          <w:cantSplit/>
        </w:trPr>
        <w:tc>
          <w:tcPr>
            <w:tcW w:w="794" w:type="dxa"/>
          </w:tcPr>
          <w:p w14:paraId="5381970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B137A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76EA70" w14:textId="1C98BDC8" w:rsidR="001218DE" w:rsidRPr="000B16F6" w:rsidRDefault="00DF50E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رییس مرکز بهداشت شهرستان</w:t>
            </w:r>
          </w:p>
        </w:tc>
      </w:tr>
      <w:tr w:rsidR="00A83656" w:rsidRPr="000B16F6" w14:paraId="15395B09" w14:textId="77777777" w:rsidTr="00A12D2B">
        <w:trPr>
          <w:cantSplit/>
        </w:trPr>
        <w:tc>
          <w:tcPr>
            <w:tcW w:w="794" w:type="dxa"/>
          </w:tcPr>
          <w:p w14:paraId="7DDF6BE4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F3AFE43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662423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05A9151F" w14:textId="77777777" w:rsidTr="00DF50E0">
        <w:trPr>
          <w:cantSplit/>
        </w:trPr>
        <w:tc>
          <w:tcPr>
            <w:tcW w:w="794" w:type="dxa"/>
            <w:shd w:val="clear" w:color="auto" w:fill="auto"/>
          </w:tcPr>
          <w:p w14:paraId="6D853192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CBAC98" w14:textId="74ABD5EA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1CDCE3FC" w14:textId="77777777" w:rsidTr="00DF50E0">
        <w:trPr>
          <w:cantSplit/>
        </w:trPr>
        <w:tc>
          <w:tcPr>
            <w:tcW w:w="794" w:type="dxa"/>
          </w:tcPr>
          <w:p w14:paraId="429BE7D4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14:paraId="5AF24F66" w14:textId="08F63F1F" w:rsidR="001218DE" w:rsidRPr="000B16F6" w:rsidRDefault="00DF50E0" w:rsidP="00CD5E18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تا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فرم صورت مجلس انصراف از پلمپ و اجازه بهره بردار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 توسط کدام نقش انجام می شود؟</w:t>
            </w:r>
          </w:p>
        </w:tc>
      </w:tr>
      <w:tr w:rsidR="00DF50E0" w:rsidRPr="000B16F6" w14:paraId="0FEC3B07" w14:textId="77777777" w:rsidTr="00DF50E0">
        <w:trPr>
          <w:cantSplit/>
        </w:trPr>
        <w:tc>
          <w:tcPr>
            <w:tcW w:w="794" w:type="dxa"/>
          </w:tcPr>
          <w:p w14:paraId="6122EB8C" w14:textId="77777777" w:rsidR="00DF50E0" w:rsidRPr="000B16F6" w:rsidRDefault="00DF50E0" w:rsidP="00DF50E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B3521F" w14:textId="77777777" w:rsidR="00DF50E0" w:rsidRPr="000B16F6" w:rsidRDefault="00DF50E0" w:rsidP="00DF50E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623731" w14:textId="41A0E710" w:rsidR="00DF50E0" w:rsidRPr="000B16F6" w:rsidRDefault="00DF50E0" w:rsidP="00DF50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رییس مرکز خدمات جامع سلامت</w:t>
            </w:r>
          </w:p>
        </w:tc>
      </w:tr>
      <w:tr w:rsidR="00DF50E0" w:rsidRPr="000B16F6" w14:paraId="653F234E" w14:textId="77777777" w:rsidTr="00DF50E0">
        <w:trPr>
          <w:cantSplit/>
        </w:trPr>
        <w:tc>
          <w:tcPr>
            <w:tcW w:w="794" w:type="dxa"/>
          </w:tcPr>
          <w:p w14:paraId="74A1486B" w14:textId="77777777" w:rsidR="00DF50E0" w:rsidRPr="000B16F6" w:rsidRDefault="00DF50E0" w:rsidP="00DF50E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6418A5" w14:textId="77777777" w:rsidR="00DF50E0" w:rsidRPr="000B16F6" w:rsidRDefault="00DF50E0" w:rsidP="00DF50E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1261D0" w14:textId="54CD234F" w:rsidR="00DF50E0" w:rsidRPr="000B16F6" w:rsidRDefault="00DF50E0" w:rsidP="00DF50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بازرس</w:t>
            </w:r>
          </w:p>
        </w:tc>
      </w:tr>
      <w:tr w:rsidR="00DF50E0" w:rsidRPr="000B16F6" w14:paraId="2653D3A8" w14:textId="77777777" w:rsidTr="00DF50E0">
        <w:trPr>
          <w:cantSplit/>
        </w:trPr>
        <w:tc>
          <w:tcPr>
            <w:tcW w:w="794" w:type="dxa"/>
          </w:tcPr>
          <w:p w14:paraId="423A50C3" w14:textId="77777777" w:rsidR="00DF50E0" w:rsidRPr="000B16F6" w:rsidRDefault="00DF50E0" w:rsidP="00DF50E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9121E" w14:textId="77777777" w:rsidR="00DF50E0" w:rsidRPr="000B16F6" w:rsidRDefault="00DF50E0" w:rsidP="00DF50E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78FB76" w14:textId="5CD06703" w:rsidR="00DF50E0" w:rsidRPr="000B16F6" w:rsidRDefault="00DF50E0" w:rsidP="00DF50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مدیر شهرستان</w:t>
            </w:r>
          </w:p>
        </w:tc>
      </w:tr>
      <w:tr w:rsidR="00DF50E0" w:rsidRPr="000B16F6" w14:paraId="0B16A8DA" w14:textId="77777777" w:rsidTr="00DF50E0">
        <w:trPr>
          <w:cantSplit/>
        </w:trPr>
        <w:tc>
          <w:tcPr>
            <w:tcW w:w="794" w:type="dxa"/>
          </w:tcPr>
          <w:p w14:paraId="78EB9C2F" w14:textId="77777777" w:rsidR="00DF50E0" w:rsidRPr="000B16F6" w:rsidRDefault="00DF50E0" w:rsidP="00DF50E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D3B435" w14:textId="77777777" w:rsidR="00DF50E0" w:rsidRPr="000B16F6" w:rsidRDefault="00DF50E0" w:rsidP="00DF50E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B515EB" w14:textId="420CCBB6" w:rsidR="00DF50E0" w:rsidRPr="000B16F6" w:rsidRDefault="00DF50E0" w:rsidP="00DF50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رییس مرکز بهداشت شهرستان</w:t>
            </w:r>
          </w:p>
        </w:tc>
      </w:tr>
      <w:tr w:rsidR="00DF50E0" w:rsidRPr="000B16F6" w14:paraId="5588B9D1" w14:textId="77777777" w:rsidTr="00DF50E0">
        <w:trPr>
          <w:cantSplit/>
        </w:trPr>
        <w:tc>
          <w:tcPr>
            <w:tcW w:w="794" w:type="dxa"/>
          </w:tcPr>
          <w:p w14:paraId="7F585A74" w14:textId="77777777" w:rsidR="00DF50E0" w:rsidRPr="000B16F6" w:rsidRDefault="00DF50E0" w:rsidP="00DF50E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931B3C" w14:textId="77777777" w:rsidR="00DF50E0" w:rsidRPr="000B16F6" w:rsidRDefault="00DF50E0" w:rsidP="00DF50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4D6BDA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0B16F6" w14:paraId="01F95D2F" w14:textId="77777777" w:rsidTr="00D87F2E">
        <w:trPr>
          <w:cantSplit/>
        </w:trPr>
        <w:tc>
          <w:tcPr>
            <w:tcW w:w="794" w:type="dxa"/>
            <w:shd w:val="clear" w:color="auto" w:fill="auto"/>
          </w:tcPr>
          <w:p w14:paraId="2A2F7DBD" w14:textId="77777777" w:rsidR="001218DE" w:rsidRPr="000B16F6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F772BB" w14:textId="7DC3EFD0" w:rsidR="001218DE" w:rsidRPr="000B16F6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1218DE" w:rsidRPr="000B16F6" w14:paraId="740D309E" w14:textId="77777777" w:rsidTr="00D87F2E">
        <w:trPr>
          <w:cantSplit/>
        </w:trPr>
        <w:tc>
          <w:tcPr>
            <w:tcW w:w="794" w:type="dxa"/>
          </w:tcPr>
          <w:p w14:paraId="56788141" w14:textId="77777777" w:rsidR="001218DE" w:rsidRPr="000B16F6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14:paraId="6AA26BC4" w14:textId="1841015B" w:rsidR="001218DE" w:rsidRPr="000B16F6" w:rsidRDefault="00DF50E0" w:rsidP="00CF55DB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بازرس می تواند </w:t>
            </w:r>
            <w:r w:rsidR="00CF55DB" w:rsidRPr="000B16F6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>حداکثر تا چه مدتی اقدام قانونی برای امکنه را انجام ندهد؟</w:t>
            </w:r>
          </w:p>
        </w:tc>
      </w:tr>
      <w:tr w:rsidR="001218DE" w:rsidRPr="000B16F6" w14:paraId="0D32217E" w14:textId="77777777" w:rsidTr="00D87F2E">
        <w:trPr>
          <w:cantSplit/>
        </w:trPr>
        <w:tc>
          <w:tcPr>
            <w:tcW w:w="794" w:type="dxa"/>
          </w:tcPr>
          <w:p w14:paraId="390F0540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4938CD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14CE10" w14:textId="10DDB809" w:rsidR="001218DE" w:rsidRPr="000B16F6" w:rsidRDefault="00CF55D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ماه</w:t>
            </w:r>
          </w:p>
        </w:tc>
      </w:tr>
      <w:tr w:rsidR="001218DE" w:rsidRPr="000B16F6" w14:paraId="54931957" w14:textId="77777777" w:rsidTr="00D87F2E">
        <w:trPr>
          <w:cantSplit/>
        </w:trPr>
        <w:tc>
          <w:tcPr>
            <w:tcW w:w="794" w:type="dxa"/>
          </w:tcPr>
          <w:p w14:paraId="573BA4E8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3232B9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D09FE5" w14:textId="24E9D8AF" w:rsidR="001218DE" w:rsidRPr="000B16F6" w:rsidRDefault="00CF55D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ماه</w:t>
            </w:r>
          </w:p>
        </w:tc>
      </w:tr>
      <w:tr w:rsidR="001218DE" w:rsidRPr="000B16F6" w14:paraId="49806EC9" w14:textId="77777777" w:rsidTr="00D87F2E">
        <w:trPr>
          <w:cantSplit/>
        </w:trPr>
        <w:tc>
          <w:tcPr>
            <w:tcW w:w="794" w:type="dxa"/>
          </w:tcPr>
          <w:p w14:paraId="2A3FEFE8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E34DD4" w14:textId="56BFD92F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2DA0D9" w14:textId="0A929172" w:rsidR="001218DE" w:rsidRPr="000B16F6" w:rsidRDefault="00CF55D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باید بعد از اعلام نواقص اقدام قانونی آغاز شود.</w:t>
            </w:r>
          </w:p>
        </w:tc>
      </w:tr>
      <w:tr w:rsidR="001218DE" w:rsidRPr="000B16F6" w14:paraId="238092E5" w14:textId="77777777" w:rsidTr="00D87F2E">
        <w:trPr>
          <w:cantSplit/>
        </w:trPr>
        <w:tc>
          <w:tcPr>
            <w:tcW w:w="794" w:type="dxa"/>
          </w:tcPr>
          <w:p w14:paraId="5F26F992" w14:textId="77777777" w:rsidR="001218DE" w:rsidRPr="000B16F6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414D19" w14:textId="77777777" w:rsidR="001218DE" w:rsidRPr="000B16F6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37A9F9" w14:textId="1289753A" w:rsidR="001218DE" w:rsidRPr="000B16F6" w:rsidRDefault="00CF55D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 هفته</w:t>
            </w:r>
          </w:p>
        </w:tc>
      </w:tr>
      <w:tr w:rsidR="00A83656" w:rsidRPr="000B16F6" w14:paraId="419671D1" w14:textId="77777777" w:rsidTr="00A12D2B">
        <w:trPr>
          <w:cantSplit/>
        </w:trPr>
        <w:tc>
          <w:tcPr>
            <w:tcW w:w="794" w:type="dxa"/>
          </w:tcPr>
          <w:p w14:paraId="16902214" w14:textId="77777777" w:rsidR="00A83656" w:rsidRPr="000B16F6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78064C" w14:textId="77777777" w:rsidR="00A83656" w:rsidRPr="000B16F6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994175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0B16F6" w14:paraId="54A4CEF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970F9DF" w14:textId="77777777" w:rsidR="005110C8" w:rsidRPr="000B16F6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2ECE15" w14:textId="3EC203E2" w:rsidR="005110C8" w:rsidRPr="000B16F6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5110C8" w:rsidRPr="000B16F6" w14:paraId="7720AC90" w14:textId="77777777" w:rsidTr="007E1F29">
        <w:trPr>
          <w:cantSplit/>
        </w:trPr>
        <w:tc>
          <w:tcPr>
            <w:tcW w:w="794" w:type="dxa"/>
          </w:tcPr>
          <w:p w14:paraId="51A41984" w14:textId="77777777" w:rsidR="005110C8" w:rsidRPr="000B16F6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14:paraId="3723E54E" w14:textId="73B3B607" w:rsidR="00CD5E18" w:rsidRPr="000B16F6" w:rsidRDefault="00CF55DB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یک تایید سیستمی ندارد؟</w:t>
            </w:r>
          </w:p>
        </w:tc>
      </w:tr>
      <w:tr w:rsidR="005110C8" w:rsidRPr="000B16F6" w14:paraId="233E9660" w14:textId="77777777" w:rsidTr="007E1F29">
        <w:trPr>
          <w:cantSplit/>
        </w:trPr>
        <w:tc>
          <w:tcPr>
            <w:tcW w:w="794" w:type="dxa"/>
          </w:tcPr>
          <w:p w14:paraId="3B88F83D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A8139B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04D3D0" w14:textId="7AC4B9B0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اخطار بحرانی</w:t>
            </w:r>
          </w:p>
        </w:tc>
      </w:tr>
      <w:tr w:rsidR="005110C8" w:rsidRPr="000B16F6" w14:paraId="6985294D" w14:textId="77777777" w:rsidTr="007E1F29">
        <w:trPr>
          <w:cantSplit/>
        </w:trPr>
        <w:tc>
          <w:tcPr>
            <w:tcW w:w="794" w:type="dxa"/>
          </w:tcPr>
          <w:p w14:paraId="331BA31D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4D58E4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57F600" w14:textId="77E6E09E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اخطار غیر بحرانی</w:t>
            </w:r>
          </w:p>
        </w:tc>
      </w:tr>
      <w:tr w:rsidR="005110C8" w:rsidRPr="000B16F6" w14:paraId="680B30A3" w14:textId="77777777" w:rsidTr="007E1F29">
        <w:trPr>
          <w:cantSplit/>
        </w:trPr>
        <w:tc>
          <w:tcPr>
            <w:tcW w:w="794" w:type="dxa"/>
          </w:tcPr>
          <w:p w14:paraId="348E5DDE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B3E0E5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C78377" w14:textId="2CE4EDF8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صدور اخطار 48 ساعته جهت پلمپ</w:t>
            </w:r>
          </w:p>
        </w:tc>
      </w:tr>
      <w:tr w:rsidR="005110C8" w:rsidRPr="000B16F6" w14:paraId="2E4925DD" w14:textId="77777777" w:rsidTr="007E1F29">
        <w:trPr>
          <w:cantSplit/>
        </w:trPr>
        <w:tc>
          <w:tcPr>
            <w:tcW w:w="794" w:type="dxa"/>
          </w:tcPr>
          <w:p w14:paraId="1055D734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2D8E47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B80FF7" w14:textId="1DC5618F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اعلام نواقص</w:t>
            </w:r>
          </w:p>
        </w:tc>
      </w:tr>
      <w:tr w:rsidR="00A83656" w:rsidRPr="000B16F6" w14:paraId="6CF94ADF" w14:textId="77777777" w:rsidTr="00A12D2B">
        <w:trPr>
          <w:cantSplit/>
        </w:trPr>
        <w:tc>
          <w:tcPr>
            <w:tcW w:w="794" w:type="dxa"/>
          </w:tcPr>
          <w:p w14:paraId="473E4C6D" w14:textId="77777777" w:rsidR="00A83656" w:rsidRPr="000B16F6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06D3D4" w14:textId="77777777" w:rsidR="00A83656" w:rsidRPr="000B16F6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BA4B91" w14:textId="77777777" w:rsidR="001218DE" w:rsidRPr="000B16F6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0B16F6" w14:paraId="3E303B1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FF1CB93" w14:textId="77777777" w:rsidR="005110C8" w:rsidRPr="000B16F6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1B8E55" w14:textId="295D6B0B" w:rsidR="005110C8" w:rsidRPr="000B16F6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5110C8" w:rsidRPr="000B16F6" w14:paraId="73485FC3" w14:textId="77777777" w:rsidTr="007E1F29">
        <w:trPr>
          <w:cantSplit/>
        </w:trPr>
        <w:tc>
          <w:tcPr>
            <w:tcW w:w="794" w:type="dxa"/>
          </w:tcPr>
          <w:p w14:paraId="5B5847AF" w14:textId="77777777" w:rsidR="005110C8" w:rsidRPr="000B16F6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14:paraId="24F20221" w14:textId="3EA5B1D1" w:rsidR="005110C8" w:rsidRPr="000B16F6" w:rsidRDefault="00CF55DB" w:rsidP="00CF55DB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تمام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مراحل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اقدامات قانونی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، بازرس به عنوان 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.....................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م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باشد</w:t>
            </w:r>
          </w:p>
        </w:tc>
      </w:tr>
      <w:tr w:rsidR="005110C8" w:rsidRPr="000B16F6" w14:paraId="2643511C" w14:textId="77777777" w:rsidTr="007E1F29">
        <w:trPr>
          <w:cantSplit/>
        </w:trPr>
        <w:tc>
          <w:tcPr>
            <w:tcW w:w="794" w:type="dxa"/>
          </w:tcPr>
          <w:p w14:paraId="3A8EA963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050406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781179" w14:textId="4C4CBAF6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پیشنهاد دهنده و تایید کننده اقدامات قانونی</w:t>
            </w:r>
          </w:p>
        </w:tc>
      </w:tr>
      <w:tr w:rsidR="005110C8" w:rsidRPr="000B16F6" w14:paraId="73639DF7" w14:textId="77777777" w:rsidTr="007E1F29">
        <w:trPr>
          <w:cantSplit/>
        </w:trPr>
        <w:tc>
          <w:tcPr>
            <w:tcW w:w="794" w:type="dxa"/>
          </w:tcPr>
          <w:p w14:paraId="7F8B6646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DF9A18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275E91" w14:textId="301AD0B9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نقش اصلی </w:t>
            </w:r>
          </w:p>
        </w:tc>
      </w:tr>
      <w:tr w:rsidR="005110C8" w:rsidRPr="000B16F6" w14:paraId="783092C3" w14:textId="77777777" w:rsidTr="007E1F29">
        <w:trPr>
          <w:cantSplit/>
        </w:trPr>
        <w:tc>
          <w:tcPr>
            <w:tcW w:w="794" w:type="dxa"/>
          </w:tcPr>
          <w:p w14:paraId="4FAFFCE6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5DA40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1282CD" w14:textId="5B5B2394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شنهاد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دهنده اقدامات قانون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5110C8" w:rsidRPr="000B16F6" w14:paraId="5E9376D1" w14:textId="77777777" w:rsidTr="007E1F29">
        <w:trPr>
          <w:cantSplit/>
        </w:trPr>
        <w:tc>
          <w:tcPr>
            <w:tcW w:w="794" w:type="dxa"/>
          </w:tcPr>
          <w:p w14:paraId="7A7B4E0E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6E72BC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3475AF" w14:textId="72A830DF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0B16F6" w14:paraId="2FA03194" w14:textId="77777777" w:rsidTr="00A12D2B">
        <w:trPr>
          <w:cantSplit/>
        </w:trPr>
        <w:tc>
          <w:tcPr>
            <w:tcW w:w="794" w:type="dxa"/>
          </w:tcPr>
          <w:p w14:paraId="5A420B43" w14:textId="77777777" w:rsidR="00A83656" w:rsidRPr="000B16F6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B6F34A" w14:textId="77777777" w:rsidR="00A83656" w:rsidRPr="000B16F6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9AD07C" w14:textId="77777777" w:rsidR="005110C8" w:rsidRPr="000B16F6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0B16F6" w14:paraId="04A83F7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13CF717" w14:textId="77777777" w:rsidR="005110C8" w:rsidRPr="000B16F6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E02995" w14:textId="5C9D752E" w:rsidR="005110C8" w:rsidRPr="000B16F6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5110C8" w:rsidRPr="000B16F6" w14:paraId="0CAD9CA2" w14:textId="77777777" w:rsidTr="007E1F29">
        <w:trPr>
          <w:cantSplit/>
        </w:trPr>
        <w:tc>
          <w:tcPr>
            <w:tcW w:w="794" w:type="dxa"/>
          </w:tcPr>
          <w:p w14:paraId="4597F905" w14:textId="77777777" w:rsidR="005110C8" w:rsidRPr="000B16F6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14:paraId="1407DCC8" w14:textId="02D5DAF7" w:rsidR="005110C8" w:rsidRPr="000B16F6" w:rsidRDefault="00CF55DB" w:rsidP="00CF55DB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در صورت عدم موافقت ري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inorBidi" w:hAnsiTheme="minorBidi" w:cs="B Nazanin" w:hint="eastAsia"/>
                <w:b/>
                <w:bCs/>
                <w:sz w:val="28"/>
                <w:szCs w:val="28"/>
                <w:rtl/>
                <w:lang w:bidi="fa-IR"/>
              </w:rPr>
              <w:t>س</w:t>
            </w:r>
            <w:r w:rsidRPr="000B16F6"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 گروه شهرستان با صدور اخطار 48 ساعته، </w:t>
            </w:r>
            <w:r w:rsidRPr="000B16F6">
              <w:rPr>
                <w:rStyle w:val="StyleComplexNazanin"/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..................</w:t>
            </w:r>
          </w:p>
        </w:tc>
      </w:tr>
      <w:tr w:rsidR="005110C8" w:rsidRPr="000B16F6" w14:paraId="25388A8B" w14:textId="77777777" w:rsidTr="007E1F29">
        <w:trPr>
          <w:cantSplit/>
        </w:trPr>
        <w:tc>
          <w:tcPr>
            <w:tcW w:w="794" w:type="dxa"/>
          </w:tcPr>
          <w:p w14:paraId="7B5E9A43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50EB02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549081" w14:textId="7B389ED7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 درج علت عدم موافقت با صدور اخطاريه، فرآيند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مورد نظر پايان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يابد.</w:t>
            </w:r>
          </w:p>
        </w:tc>
      </w:tr>
      <w:tr w:rsidR="005110C8" w:rsidRPr="000B16F6" w14:paraId="697F6827" w14:textId="77777777" w:rsidTr="007E1F29">
        <w:trPr>
          <w:cantSplit/>
        </w:trPr>
        <w:tc>
          <w:tcPr>
            <w:tcW w:w="794" w:type="dxa"/>
          </w:tcPr>
          <w:p w14:paraId="0527BCB5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7F26CC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003F0C" w14:textId="2C522D78" w:rsidR="005110C8" w:rsidRPr="000B16F6" w:rsidRDefault="00CF55DB" w:rsidP="00CF55D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پرونده به رییس مرکز خدمات جامع سلامت ارجاع می یابد.</w:t>
            </w:r>
          </w:p>
        </w:tc>
      </w:tr>
      <w:tr w:rsidR="000B16F6" w:rsidRPr="000B16F6" w14:paraId="2E73D49C" w14:textId="77777777" w:rsidTr="006B2E65">
        <w:trPr>
          <w:cantSplit/>
        </w:trPr>
        <w:tc>
          <w:tcPr>
            <w:tcW w:w="794" w:type="dxa"/>
          </w:tcPr>
          <w:p w14:paraId="57CB943B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vAlign w:val="center"/>
          </w:tcPr>
          <w:p w14:paraId="38028323" w14:textId="77777777" w:rsidR="005110C8" w:rsidRPr="000B16F6" w:rsidRDefault="005110C8" w:rsidP="006B2E6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6D982D" w14:textId="3DB278EC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پرونده جهت تصم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گ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نهاي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کارتابل مدير ارشد شهرستان ارجاع خواهد شد. درصورت تأي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نظر مدير گروه شهرستان و عدم موافقت با صدور اخطاريه 48 ساعته، با درج علت عدم موافقت با صدور اخطاريه، فرآيند   بازرس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مورد نظر پايان م</w:t>
            </w: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يابد.</w:t>
            </w:r>
          </w:p>
        </w:tc>
      </w:tr>
      <w:tr w:rsidR="005110C8" w:rsidRPr="000B16F6" w14:paraId="4AB638BB" w14:textId="77777777" w:rsidTr="007E1F29">
        <w:trPr>
          <w:cantSplit/>
        </w:trPr>
        <w:tc>
          <w:tcPr>
            <w:tcW w:w="794" w:type="dxa"/>
          </w:tcPr>
          <w:p w14:paraId="2CB02B7B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80DA1B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3C4880" w14:textId="12851752" w:rsidR="005110C8" w:rsidRPr="000B16F6" w:rsidRDefault="00CF55D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فرایند به صورت سیستمی تایید می گردد.</w:t>
            </w:r>
          </w:p>
        </w:tc>
      </w:tr>
      <w:tr w:rsidR="00A83656" w:rsidRPr="000B16F6" w14:paraId="7E983C01" w14:textId="77777777" w:rsidTr="00A12D2B">
        <w:trPr>
          <w:cantSplit/>
        </w:trPr>
        <w:tc>
          <w:tcPr>
            <w:tcW w:w="794" w:type="dxa"/>
          </w:tcPr>
          <w:p w14:paraId="4BAB3CCB" w14:textId="77777777" w:rsidR="00A83656" w:rsidRPr="000B16F6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480FF1" w14:textId="77777777" w:rsidR="00A83656" w:rsidRPr="000B16F6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43000E" w14:textId="77777777" w:rsidR="005110C8" w:rsidRPr="000B16F6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0B16F6" w14:paraId="6399A15D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265F612" w14:textId="77777777" w:rsidR="005110C8" w:rsidRPr="000B16F6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9DFA56" w14:textId="25EAA333" w:rsidR="005110C8" w:rsidRPr="000B16F6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5110C8" w:rsidRPr="000B16F6" w14:paraId="6FB0D7E0" w14:textId="77777777" w:rsidTr="007E1F29">
        <w:trPr>
          <w:cantSplit/>
        </w:trPr>
        <w:tc>
          <w:tcPr>
            <w:tcW w:w="794" w:type="dxa"/>
          </w:tcPr>
          <w:p w14:paraId="17D04ABF" w14:textId="77777777" w:rsidR="005110C8" w:rsidRPr="000B16F6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14:paraId="4F00E07C" w14:textId="6D14713F" w:rsidR="005110C8" w:rsidRPr="000B16F6" w:rsidRDefault="005110C8" w:rsidP="00877D2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110C8" w:rsidRPr="000B16F6" w14:paraId="00BF32F5" w14:textId="77777777" w:rsidTr="007E1F29">
        <w:trPr>
          <w:cantSplit/>
        </w:trPr>
        <w:tc>
          <w:tcPr>
            <w:tcW w:w="794" w:type="dxa"/>
          </w:tcPr>
          <w:p w14:paraId="6E569C9D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C33723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26F62E" w14:textId="4449661D" w:rsidR="005110C8" w:rsidRPr="000B16F6" w:rsidRDefault="005110C8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5110C8" w:rsidRPr="000B16F6" w14:paraId="708AB05A" w14:textId="77777777" w:rsidTr="007E1F29">
        <w:trPr>
          <w:cantSplit/>
        </w:trPr>
        <w:tc>
          <w:tcPr>
            <w:tcW w:w="794" w:type="dxa"/>
          </w:tcPr>
          <w:p w14:paraId="4212983A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66BDE4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8FAA72" w14:textId="4EDF337C" w:rsidR="005110C8" w:rsidRPr="000B16F6" w:rsidRDefault="005110C8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5110C8" w:rsidRPr="000B16F6" w14:paraId="3C82E745" w14:textId="77777777" w:rsidTr="007E1F29">
        <w:trPr>
          <w:cantSplit/>
        </w:trPr>
        <w:tc>
          <w:tcPr>
            <w:tcW w:w="794" w:type="dxa"/>
          </w:tcPr>
          <w:p w14:paraId="139C5DD7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C8BF5E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62772D" w14:textId="63C70ACA" w:rsidR="005110C8" w:rsidRPr="000B16F6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0B16F6" w14:paraId="187C7FC7" w14:textId="77777777" w:rsidTr="007E1F29">
        <w:trPr>
          <w:cantSplit/>
        </w:trPr>
        <w:tc>
          <w:tcPr>
            <w:tcW w:w="794" w:type="dxa"/>
          </w:tcPr>
          <w:p w14:paraId="04EF0774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FDA842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2CD1E0" w14:textId="65F5D30E" w:rsidR="005110C8" w:rsidRPr="000B16F6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0B16F6" w14:paraId="7A86C1C6" w14:textId="77777777" w:rsidTr="00A12D2B">
        <w:trPr>
          <w:cantSplit/>
        </w:trPr>
        <w:tc>
          <w:tcPr>
            <w:tcW w:w="794" w:type="dxa"/>
          </w:tcPr>
          <w:p w14:paraId="7B3EC371" w14:textId="77777777" w:rsidR="00A83656" w:rsidRPr="000B16F6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DCB133" w14:textId="77777777" w:rsidR="00A83656" w:rsidRPr="000B16F6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C4B760" w14:textId="77777777" w:rsidR="005110C8" w:rsidRPr="000B16F6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0B16F6" w14:paraId="5B144D2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BBBADD2" w14:textId="77777777" w:rsidR="005110C8" w:rsidRPr="000B16F6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084A39" w14:textId="181F70D7" w:rsidR="005110C8" w:rsidRPr="000B16F6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Fonts w:ascii="Calibri" w:hAnsi="Calibri" w:cs="B Yagut" w:hint="cs"/>
                <w:b/>
                <w:rtl/>
              </w:rPr>
              <w:t>نام آزمون:</w:t>
            </w:r>
            <w:r w:rsidR="001C1FE1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5110C8" w:rsidRPr="000B16F6" w14:paraId="230E4378" w14:textId="77777777" w:rsidTr="007E1F29">
        <w:trPr>
          <w:cantSplit/>
        </w:trPr>
        <w:tc>
          <w:tcPr>
            <w:tcW w:w="794" w:type="dxa"/>
          </w:tcPr>
          <w:p w14:paraId="34E02F27" w14:textId="77777777" w:rsidR="005110C8" w:rsidRPr="000B16F6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14:paraId="4C4F8E2D" w14:textId="22AE9A9A" w:rsidR="005110C8" w:rsidRPr="000B16F6" w:rsidRDefault="005110C8" w:rsidP="00877D24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110C8" w:rsidRPr="000B16F6" w14:paraId="2BEF208D" w14:textId="77777777" w:rsidTr="007E1F29">
        <w:trPr>
          <w:cantSplit/>
        </w:trPr>
        <w:tc>
          <w:tcPr>
            <w:tcW w:w="794" w:type="dxa"/>
          </w:tcPr>
          <w:p w14:paraId="753F1461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FDB983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C29C34" w14:textId="1F6DC99C" w:rsidR="005110C8" w:rsidRPr="000B16F6" w:rsidRDefault="005110C8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5110C8" w:rsidRPr="000B16F6" w14:paraId="1F13822E" w14:textId="77777777" w:rsidTr="007E1F29">
        <w:trPr>
          <w:cantSplit/>
        </w:trPr>
        <w:tc>
          <w:tcPr>
            <w:tcW w:w="794" w:type="dxa"/>
          </w:tcPr>
          <w:p w14:paraId="0FC09AC4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FE0700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5F74E0" w14:textId="51DC19F9" w:rsidR="005110C8" w:rsidRPr="000B16F6" w:rsidRDefault="005110C8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5110C8" w:rsidRPr="000B16F6" w14:paraId="06F8F966" w14:textId="77777777" w:rsidTr="007E1F29">
        <w:trPr>
          <w:cantSplit/>
        </w:trPr>
        <w:tc>
          <w:tcPr>
            <w:tcW w:w="794" w:type="dxa"/>
          </w:tcPr>
          <w:p w14:paraId="4A75D928" w14:textId="77777777" w:rsidR="005110C8" w:rsidRPr="000B16F6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18A115" w14:textId="77777777" w:rsidR="005110C8" w:rsidRPr="000B16F6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B16F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E87C65" w14:textId="03DD370F" w:rsidR="005110C8" w:rsidRPr="000B16F6" w:rsidRDefault="005110C8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bookmarkEnd w:id="0"/>
      <w:tr w:rsidR="005110C8" w:rsidRPr="005460F2" w14:paraId="5E290D31" w14:textId="77777777" w:rsidTr="007E1F29">
        <w:trPr>
          <w:cantSplit/>
        </w:trPr>
        <w:tc>
          <w:tcPr>
            <w:tcW w:w="794" w:type="dxa"/>
          </w:tcPr>
          <w:p w14:paraId="18847534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9119BE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955D4C" w14:textId="5895E682" w:rsidR="005110C8" w:rsidRPr="00877D24" w:rsidRDefault="005110C8" w:rsidP="00877D24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A83656" w:rsidRPr="005460F2" w14:paraId="17A16619" w14:textId="77777777" w:rsidTr="00A12D2B">
        <w:trPr>
          <w:cantSplit/>
        </w:trPr>
        <w:tc>
          <w:tcPr>
            <w:tcW w:w="794" w:type="dxa"/>
          </w:tcPr>
          <w:p w14:paraId="67EBEFCF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5BBE53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D68ECC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444DFCE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330E70D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1CA760" w14:textId="5F6FC9DD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5110C8" w:rsidRPr="005460F2" w14:paraId="10F591AD" w14:textId="77777777" w:rsidTr="007E1F29">
        <w:trPr>
          <w:cantSplit/>
        </w:trPr>
        <w:tc>
          <w:tcPr>
            <w:tcW w:w="794" w:type="dxa"/>
          </w:tcPr>
          <w:p w14:paraId="7EECA4B3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14:paraId="1A78377E" w14:textId="09B8DB94" w:rsidR="005110C8" w:rsidRPr="00A36075" w:rsidRDefault="005110C8" w:rsidP="00A36075">
            <w:pPr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</w:tr>
      <w:tr w:rsidR="005110C8" w:rsidRPr="005460F2" w14:paraId="6BC8CEF5" w14:textId="77777777" w:rsidTr="007E1F29">
        <w:trPr>
          <w:cantSplit/>
        </w:trPr>
        <w:tc>
          <w:tcPr>
            <w:tcW w:w="794" w:type="dxa"/>
          </w:tcPr>
          <w:p w14:paraId="37E25677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1BEB0D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1500B4" w14:textId="13CC61C9" w:rsidR="005110C8" w:rsidRPr="00A36075" w:rsidRDefault="005110C8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5110C8" w:rsidRPr="005460F2" w14:paraId="5F0140CB" w14:textId="77777777" w:rsidTr="007E1F29">
        <w:trPr>
          <w:cantSplit/>
        </w:trPr>
        <w:tc>
          <w:tcPr>
            <w:tcW w:w="794" w:type="dxa"/>
          </w:tcPr>
          <w:p w14:paraId="11B882FB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859DB0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FF6638" w14:textId="22D00528" w:rsidR="005110C8" w:rsidRPr="00BA414B" w:rsidRDefault="005110C8" w:rsidP="00A36075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</w:p>
        </w:tc>
      </w:tr>
      <w:tr w:rsidR="005110C8" w:rsidRPr="005460F2" w14:paraId="4BEA89FB" w14:textId="77777777" w:rsidTr="007E1F29">
        <w:trPr>
          <w:cantSplit/>
        </w:trPr>
        <w:tc>
          <w:tcPr>
            <w:tcW w:w="794" w:type="dxa"/>
          </w:tcPr>
          <w:p w14:paraId="4E1F8C67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5A316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25D1B3" w14:textId="21629EA8" w:rsidR="005110C8" w:rsidRPr="00A36075" w:rsidRDefault="005110C8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5110C8" w:rsidRPr="005460F2" w14:paraId="7C54C4A8" w14:textId="77777777" w:rsidTr="007E1F29">
        <w:trPr>
          <w:cantSplit/>
        </w:trPr>
        <w:tc>
          <w:tcPr>
            <w:tcW w:w="794" w:type="dxa"/>
          </w:tcPr>
          <w:p w14:paraId="7FBC46BC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F2915B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BF4207" w14:textId="5F6D65AD" w:rsidR="005110C8" w:rsidRPr="00A36075" w:rsidRDefault="005110C8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A83656" w:rsidRPr="005460F2" w14:paraId="579C427D" w14:textId="77777777" w:rsidTr="00A12D2B">
        <w:trPr>
          <w:cantSplit/>
        </w:trPr>
        <w:tc>
          <w:tcPr>
            <w:tcW w:w="794" w:type="dxa"/>
          </w:tcPr>
          <w:p w14:paraId="5B09511F" w14:textId="77777777"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7A0847" w14:textId="77777777"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AFA62E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14:paraId="247CE5E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D86F45A" w14:textId="77777777"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58D8AC" w14:textId="3C9BB0D4"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5110C8" w:rsidRPr="005460F2" w14:paraId="4E486020" w14:textId="77777777" w:rsidTr="007E1F29">
        <w:trPr>
          <w:cantSplit/>
        </w:trPr>
        <w:tc>
          <w:tcPr>
            <w:tcW w:w="794" w:type="dxa"/>
          </w:tcPr>
          <w:p w14:paraId="668C70DC" w14:textId="77777777"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14:paraId="0C69B4C3" w14:textId="02E2851A" w:rsidR="005110C8" w:rsidRPr="00A36075" w:rsidRDefault="005110C8" w:rsidP="00A36075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5110C8" w:rsidRPr="005460F2" w14:paraId="62DFFAAF" w14:textId="77777777" w:rsidTr="007E1F29">
        <w:trPr>
          <w:cantSplit/>
        </w:trPr>
        <w:tc>
          <w:tcPr>
            <w:tcW w:w="794" w:type="dxa"/>
          </w:tcPr>
          <w:p w14:paraId="499C89CF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5FB068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FF2FF8" w14:textId="4718F576" w:rsidR="005110C8" w:rsidRPr="00A36075" w:rsidRDefault="005110C8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5110C8" w:rsidRPr="005460F2" w14:paraId="7D0406B4" w14:textId="77777777" w:rsidTr="007E1F29">
        <w:trPr>
          <w:cantSplit/>
        </w:trPr>
        <w:tc>
          <w:tcPr>
            <w:tcW w:w="794" w:type="dxa"/>
          </w:tcPr>
          <w:p w14:paraId="45A0F140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5410BF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1349D4" w14:textId="238D807F" w:rsidR="005110C8" w:rsidRPr="00BA414B" w:rsidRDefault="005110C8" w:rsidP="00A36075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</w:p>
        </w:tc>
      </w:tr>
      <w:tr w:rsidR="005110C8" w:rsidRPr="005460F2" w14:paraId="27E1D8D9" w14:textId="77777777" w:rsidTr="007E1F29">
        <w:trPr>
          <w:cantSplit/>
        </w:trPr>
        <w:tc>
          <w:tcPr>
            <w:tcW w:w="794" w:type="dxa"/>
          </w:tcPr>
          <w:p w14:paraId="1E822C8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F37B6F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D307DF" w14:textId="06873D57" w:rsidR="005110C8" w:rsidRPr="00A36075" w:rsidRDefault="005110C8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5110C8" w:rsidRPr="005460F2" w14:paraId="7278D833" w14:textId="77777777" w:rsidTr="007E1F29">
        <w:trPr>
          <w:cantSplit/>
        </w:trPr>
        <w:tc>
          <w:tcPr>
            <w:tcW w:w="794" w:type="dxa"/>
          </w:tcPr>
          <w:p w14:paraId="1E48B75A" w14:textId="77777777"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AECC36" w14:textId="77777777"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DD2F9F" w14:textId="0D48E4BC" w:rsidR="005110C8" w:rsidRPr="00A36075" w:rsidRDefault="005110C8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161EA0" w:rsidRPr="005460F2" w14:paraId="6ED8DE59" w14:textId="77777777" w:rsidTr="00A12D2B">
        <w:trPr>
          <w:cantSplit/>
        </w:trPr>
        <w:tc>
          <w:tcPr>
            <w:tcW w:w="794" w:type="dxa"/>
          </w:tcPr>
          <w:p w14:paraId="210B1CE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5FC36C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0D6ED8D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B3DF39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063FF6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491F2E" w14:textId="71EA2EE2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1FD6D32E" w14:textId="77777777" w:rsidTr="007E1F29">
        <w:trPr>
          <w:cantSplit/>
        </w:trPr>
        <w:tc>
          <w:tcPr>
            <w:tcW w:w="794" w:type="dxa"/>
          </w:tcPr>
          <w:p w14:paraId="62B7A7F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14:paraId="7D5E25A3" w14:textId="407BC7A1" w:rsidR="00BC1A66" w:rsidRPr="00A36075" w:rsidRDefault="00BC1A66" w:rsidP="00A36075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3E2B0FE8" w14:textId="77777777" w:rsidTr="007E1F29">
        <w:trPr>
          <w:cantSplit/>
        </w:trPr>
        <w:tc>
          <w:tcPr>
            <w:tcW w:w="794" w:type="dxa"/>
          </w:tcPr>
          <w:p w14:paraId="0F70540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5402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E3972B" w14:textId="67A64254" w:rsidR="00BC1A66" w:rsidRPr="00A36075" w:rsidRDefault="00BC1A66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BC1A66" w:rsidRPr="005460F2" w14:paraId="0CAAF4F8" w14:textId="77777777" w:rsidTr="007E1F29">
        <w:trPr>
          <w:cantSplit/>
        </w:trPr>
        <w:tc>
          <w:tcPr>
            <w:tcW w:w="794" w:type="dxa"/>
          </w:tcPr>
          <w:p w14:paraId="150E157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5A5C6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D98DEE0" w14:textId="704B7E5C" w:rsidR="00BC1A66" w:rsidRPr="00A36075" w:rsidRDefault="00BC1A66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BC1A66" w:rsidRPr="005460F2" w14:paraId="736D537C" w14:textId="77777777" w:rsidTr="007E1F29">
        <w:trPr>
          <w:cantSplit/>
        </w:trPr>
        <w:tc>
          <w:tcPr>
            <w:tcW w:w="794" w:type="dxa"/>
          </w:tcPr>
          <w:p w14:paraId="15848D6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31BB4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EA6D3C" w14:textId="1B3B7434" w:rsidR="00BC1A66" w:rsidRPr="00BA414B" w:rsidRDefault="00BC1A66" w:rsidP="00A36075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6EBE001F" w14:textId="77777777" w:rsidTr="007E1F29">
        <w:trPr>
          <w:cantSplit/>
        </w:trPr>
        <w:tc>
          <w:tcPr>
            <w:tcW w:w="794" w:type="dxa"/>
          </w:tcPr>
          <w:p w14:paraId="4428C1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886C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B5C7C8" w14:textId="52E5AE34" w:rsidR="00BC1A66" w:rsidRPr="00A36075" w:rsidRDefault="00BC1A66" w:rsidP="00A36075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161EA0" w:rsidRPr="005460F2" w14:paraId="3DC6F757" w14:textId="77777777" w:rsidTr="00A12D2B">
        <w:trPr>
          <w:cantSplit/>
        </w:trPr>
        <w:tc>
          <w:tcPr>
            <w:tcW w:w="794" w:type="dxa"/>
          </w:tcPr>
          <w:p w14:paraId="0A17958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CF5399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50B878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1EE85D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65AB4A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D18BD8" w14:textId="136C2E2D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72AD7FA7" w14:textId="77777777" w:rsidTr="007E1F29">
        <w:trPr>
          <w:cantSplit/>
        </w:trPr>
        <w:tc>
          <w:tcPr>
            <w:tcW w:w="794" w:type="dxa"/>
          </w:tcPr>
          <w:p w14:paraId="4691F8B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14:paraId="386AC251" w14:textId="5058ED63" w:rsidR="00BC1A66" w:rsidRPr="004F095E" w:rsidRDefault="00BC1A66" w:rsidP="004F095E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385A1679" w14:textId="77777777" w:rsidTr="007E1F29">
        <w:trPr>
          <w:cantSplit/>
        </w:trPr>
        <w:tc>
          <w:tcPr>
            <w:tcW w:w="794" w:type="dxa"/>
          </w:tcPr>
          <w:p w14:paraId="05072E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9EB92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328662" w14:textId="7E97C966" w:rsidR="00BC1A66" w:rsidRPr="004F095E" w:rsidRDefault="00BC1A66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BC1A66" w:rsidRPr="005460F2" w14:paraId="487ABE77" w14:textId="77777777" w:rsidTr="007E1F29">
        <w:trPr>
          <w:cantSplit/>
        </w:trPr>
        <w:tc>
          <w:tcPr>
            <w:tcW w:w="794" w:type="dxa"/>
          </w:tcPr>
          <w:p w14:paraId="731CF4A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E181B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39BFAA" w14:textId="2016577A" w:rsidR="00BC1A66" w:rsidRPr="00BA414B" w:rsidRDefault="00BC1A66" w:rsidP="004F095E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5B93465A" w14:textId="77777777" w:rsidTr="007E1F29">
        <w:trPr>
          <w:cantSplit/>
        </w:trPr>
        <w:tc>
          <w:tcPr>
            <w:tcW w:w="794" w:type="dxa"/>
          </w:tcPr>
          <w:p w14:paraId="27E9AFA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054E8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A239E1" w14:textId="14269BE5" w:rsidR="00BC1A66" w:rsidRPr="004F095E" w:rsidRDefault="00BC1A66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BC1A66" w:rsidRPr="005460F2" w14:paraId="0D93F36C" w14:textId="77777777" w:rsidTr="007E1F29">
        <w:trPr>
          <w:cantSplit/>
        </w:trPr>
        <w:tc>
          <w:tcPr>
            <w:tcW w:w="794" w:type="dxa"/>
          </w:tcPr>
          <w:p w14:paraId="3BFECDD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2AFD6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484BE2" w14:textId="283758FD" w:rsidR="00BC1A66" w:rsidRPr="004F095E" w:rsidRDefault="00BC1A66" w:rsidP="004F095E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161EA0" w:rsidRPr="005460F2" w14:paraId="6C9D9CED" w14:textId="77777777" w:rsidTr="00A12D2B">
        <w:trPr>
          <w:cantSplit/>
        </w:trPr>
        <w:tc>
          <w:tcPr>
            <w:tcW w:w="794" w:type="dxa"/>
          </w:tcPr>
          <w:p w14:paraId="7FEE334C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32EC3C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59A15E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8BE57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47F93E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3198C3" w14:textId="469D5C28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2483C542" w14:textId="77777777" w:rsidTr="007E1F29">
        <w:trPr>
          <w:cantSplit/>
        </w:trPr>
        <w:tc>
          <w:tcPr>
            <w:tcW w:w="794" w:type="dxa"/>
          </w:tcPr>
          <w:p w14:paraId="692F50E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14:paraId="522D077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6B24DF" w14:textId="77777777" w:rsidTr="007E1F29">
        <w:trPr>
          <w:cantSplit/>
        </w:trPr>
        <w:tc>
          <w:tcPr>
            <w:tcW w:w="794" w:type="dxa"/>
          </w:tcPr>
          <w:p w14:paraId="6E333FD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4937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3A01FC" w14:textId="6E5DAF9C" w:rsidR="00BC1A66" w:rsidRPr="00F743AF" w:rsidRDefault="00BC1A66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BC1A66" w:rsidRPr="005460F2" w14:paraId="0E1E3127" w14:textId="77777777" w:rsidTr="007E1F29">
        <w:trPr>
          <w:cantSplit/>
        </w:trPr>
        <w:tc>
          <w:tcPr>
            <w:tcW w:w="794" w:type="dxa"/>
          </w:tcPr>
          <w:p w14:paraId="4672507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85835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0CEE48" w14:textId="1B26DB60" w:rsidR="00BC1A66" w:rsidRPr="00F743AF" w:rsidRDefault="00BC1A66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BC1A66" w:rsidRPr="005460F2" w14:paraId="6AE115E6" w14:textId="77777777" w:rsidTr="007E1F29">
        <w:trPr>
          <w:cantSplit/>
        </w:trPr>
        <w:tc>
          <w:tcPr>
            <w:tcW w:w="794" w:type="dxa"/>
          </w:tcPr>
          <w:p w14:paraId="3750555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E7094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5CC43B" w14:textId="3CBAB456" w:rsidR="00BC1A66" w:rsidRPr="00BA414B" w:rsidRDefault="00BC1A66" w:rsidP="00F743AF">
            <w:pPr>
              <w:rPr>
                <w:rStyle w:val="StyleComplexNazanin"/>
                <w:rFonts w:asciiTheme="minorBidi" w:hAnsiTheme="min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75F70F36" w14:textId="77777777" w:rsidTr="007E1F29">
        <w:trPr>
          <w:cantSplit/>
        </w:trPr>
        <w:tc>
          <w:tcPr>
            <w:tcW w:w="794" w:type="dxa"/>
          </w:tcPr>
          <w:p w14:paraId="58120C2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69B1F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DC996F" w14:textId="61A52580" w:rsidR="00BC1A66" w:rsidRPr="00F743AF" w:rsidRDefault="00BC1A66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161EA0" w:rsidRPr="005460F2" w14:paraId="71473C25" w14:textId="77777777" w:rsidTr="00A12D2B">
        <w:trPr>
          <w:cantSplit/>
        </w:trPr>
        <w:tc>
          <w:tcPr>
            <w:tcW w:w="794" w:type="dxa"/>
          </w:tcPr>
          <w:p w14:paraId="220F8D4B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AC47B1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DB586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32F65B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DAE56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9F3133" w14:textId="000F5B98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292BCA54" w14:textId="77777777" w:rsidTr="007E1F29">
        <w:trPr>
          <w:cantSplit/>
        </w:trPr>
        <w:tc>
          <w:tcPr>
            <w:tcW w:w="794" w:type="dxa"/>
          </w:tcPr>
          <w:p w14:paraId="2C5EF94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14:paraId="48636BC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CA7360" w14:textId="77777777" w:rsidTr="007E1F29">
        <w:trPr>
          <w:cantSplit/>
        </w:trPr>
        <w:tc>
          <w:tcPr>
            <w:tcW w:w="794" w:type="dxa"/>
          </w:tcPr>
          <w:p w14:paraId="0FFDC21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0BFAC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A1230E" w14:textId="179C8CAC" w:rsidR="00BC1A66" w:rsidRPr="00BA414B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1DE2EF8F" w14:textId="77777777" w:rsidTr="007E1F29">
        <w:trPr>
          <w:cantSplit/>
        </w:trPr>
        <w:tc>
          <w:tcPr>
            <w:tcW w:w="794" w:type="dxa"/>
          </w:tcPr>
          <w:p w14:paraId="30B918E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FDD08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F36A19D" w14:textId="6BCD6EE9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636DDC" w14:textId="77777777" w:rsidTr="007E1F29">
        <w:trPr>
          <w:cantSplit/>
        </w:trPr>
        <w:tc>
          <w:tcPr>
            <w:tcW w:w="794" w:type="dxa"/>
          </w:tcPr>
          <w:p w14:paraId="260D0D9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F9FD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32EAB9" w14:textId="4324C4F9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7B951D7" w14:textId="77777777" w:rsidTr="007E1F29">
        <w:trPr>
          <w:cantSplit/>
        </w:trPr>
        <w:tc>
          <w:tcPr>
            <w:tcW w:w="794" w:type="dxa"/>
          </w:tcPr>
          <w:p w14:paraId="167A62A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2825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45E6F0" w14:textId="74A566AF" w:rsidR="00BC1A66" w:rsidRPr="00F743AF" w:rsidRDefault="00BC1A66" w:rsidP="00F743AF">
            <w:pPr>
              <w:rPr>
                <w:rStyle w:val="StyleComplexNazanin"/>
                <w:rFonts w:asciiTheme="minorBidi" w:hAnsiTheme="minorBidi" w:cs="B Nazanin"/>
                <w:rtl/>
                <w:lang w:bidi="fa-IR"/>
              </w:rPr>
            </w:pPr>
          </w:p>
        </w:tc>
      </w:tr>
      <w:tr w:rsidR="00161EA0" w:rsidRPr="005460F2" w14:paraId="71576B0C" w14:textId="77777777" w:rsidTr="00A12D2B">
        <w:trPr>
          <w:cantSplit/>
        </w:trPr>
        <w:tc>
          <w:tcPr>
            <w:tcW w:w="794" w:type="dxa"/>
          </w:tcPr>
          <w:p w14:paraId="2B8577FA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58879D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B2A37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677A98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36130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84C49E" w14:textId="7F92C3CB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16432B6B" w14:textId="77777777" w:rsidTr="007E1F29">
        <w:trPr>
          <w:cantSplit/>
        </w:trPr>
        <w:tc>
          <w:tcPr>
            <w:tcW w:w="794" w:type="dxa"/>
          </w:tcPr>
          <w:p w14:paraId="17B0835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14:paraId="05B89BF1" w14:textId="08614CCD" w:rsidR="00BC1A66" w:rsidRPr="00F743AF" w:rsidRDefault="00BC1A66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6AE4257F" w14:textId="77777777" w:rsidTr="007E1F29">
        <w:trPr>
          <w:cantSplit/>
        </w:trPr>
        <w:tc>
          <w:tcPr>
            <w:tcW w:w="794" w:type="dxa"/>
          </w:tcPr>
          <w:p w14:paraId="29E56A8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35BC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96F28E" w14:textId="17CC0674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06C15E0" w14:textId="77777777" w:rsidTr="007E1F29">
        <w:trPr>
          <w:cantSplit/>
        </w:trPr>
        <w:tc>
          <w:tcPr>
            <w:tcW w:w="794" w:type="dxa"/>
          </w:tcPr>
          <w:p w14:paraId="4D7F794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5BF08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286309" w14:textId="0920498A" w:rsidR="00BC1A66" w:rsidRPr="008401B5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5170CDED" w14:textId="77777777" w:rsidTr="007E1F29">
        <w:trPr>
          <w:cantSplit/>
        </w:trPr>
        <w:tc>
          <w:tcPr>
            <w:tcW w:w="794" w:type="dxa"/>
          </w:tcPr>
          <w:p w14:paraId="2D9028C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789A6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3C75766" w14:textId="36B1EBDB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B5D627E" w14:textId="77777777" w:rsidTr="007E1F29">
        <w:trPr>
          <w:cantSplit/>
        </w:trPr>
        <w:tc>
          <w:tcPr>
            <w:tcW w:w="794" w:type="dxa"/>
          </w:tcPr>
          <w:p w14:paraId="6F98F02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433B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345E48B" w14:textId="62B1F74A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3B774967" w14:textId="77777777" w:rsidTr="00A12D2B">
        <w:trPr>
          <w:cantSplit/>
        </w:trPr>
        <w:tc>
          <w:tcPr>
            <w:tcW w:w="794" w:type="dxa"/>
          </w:tcPr>
          <w:p w14:paraId="389845E1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BDABDE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47C18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A70906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DD7E1A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F7E748" w14:textId="6ECE81A4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1511A1E5" w14:textId="77777777" w:rsidTr="007E1F29">
        <w:trPr>
          <w:cantSplit/>
        </w:trPr>
        <w:tc>
          <w:tcPr>
            <w:tcW w:w="794" w:type="dxa"/>
          </w:tcPr>
          <w:p w14:paraId="7B613BD9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14:paraId="68EE326E" w14:textId="6068BDB4" w:rsidR="00BC1A66" w:rsidRPr="00F743AF" w:rsidRDefault="00BC1A66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3E07E8F4" w14:textId="77777777" w:rsidTr="007E1F29">
        <w:trPr>
          <w:cantSplit/>
        </w:trPr>
        <w:tc>
          <w:tcPr>
            <w:tcW w:w="794" w:type="dxa"/>
          </w:tcPr>
          <w:p w14:paraId="607C924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05721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F66EDD" w14:textId="2D428AD8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428A71" w14:textId="77777777" w:rsidTr="007E1F29">
        <w:trPr>
          <w:cantSplit/>
        </w:trPr>
        <w:tc>
          <w:tcPr>
            <w:tcW w:w="794" w:type="dxa"/>
          </w:tcPr>
          <w:p w14:paraId="5080BC3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1998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2C443D" w14:textId="6CD53BE2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2D09D17" w14:textId="77777777" w:rsidTr="007E1F29">
        <w:trPr>
          <w:cantSplit/>
        </w:trPr>
        <w:tc>
          <w:tcPr>
            <w:tcW w:w="794" w:type="dxa"/>
          </w:tcPr>
          <w:p w14:paraId="13C5BFF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61E89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2558E8" w14:textId="4B674EE1" w:rsidR="00BC1A66" w:rsidRPr="008401B5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3CD39466" w14:textId="77777777" w:rsidTr="007E1F29">
        <w:trPr>
          <w:cantSplit/>
        </w:trPr>
        <w:tc>
          <w:tcPr>
            <w:tcW w:w="794" w:type="dxa"/>
          </w:tcPr>
          <w:p w14:paraId="582748E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24C60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CE850F" w14:textId="5549D84A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70249AE3" w14:textId="77777777" w:rsidTr="00A12D2B">
        <w:trPr>
          <w:cantSplit/>
        </w:trPr>
        <w:tc>
          <w:tcPr>
            <w:tcW w:w="794" w:type="dxa"/>
          </w:tcPr>
          <w:p w14:paraId="1BF0E1F3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18F967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56F8B1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44A80B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8F836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AFFB5B" w14:textId="40B89255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424F9AEE" w14:textId="77777777" w:rsidTr="007E1F29">
        <w:trPr>
          <w:cantSplit/>
        </w:trPr>
        <w:tc>
          <w:tcPr>
            <w:tcW w:w="794" w:type="dxa"/>
          </w:tcPr>
          <w:p w14:paraId="3939B2B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14:paraId="4CCBD24C" w14:textId="0CFB84D3" w:rsidR="00BC1A66" w:rsidRPr="00F743AF" w:rsidRDefault="00BC1A66" w:rsidP="00F743AF">
            <w:pPr>
              <w:rPr>
                <w:rStyle w:val="StyleComplexNazanin"/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6DFBFB86" w14:textId="77777777" w:rsidTr="007E1F29">
        <w:trPr>
          <w:cantSplit/>
        </w:trPr>
        <w:tc>
          <w:tcPr>
            <w:tcW w:w="794" w:type="dxa"/>
          </w:tcPr>
          <w:p w14:paraId="02F776D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9658B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D72D92" w14:textId="28234262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FD7EF3A" w14:textId="77777777" w:rsidTr="007E1F29">
        <w:trPr>
          <w:cantSplit/>
        </w:trPr>
        <w:tc>
          <w:tcPr>
            <w:tcW w:w="794" w:type="dxa"/>
          </w:tcPr>
          <w:p w14:paraId="76ED3A7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7D72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35750B" w14:textId="6BB67820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8232370" w14:textId="77777777" w:rsidTr="007E1F29">
        <w:trPr>
          <w:cantSplit/>
        </w:trPr>
        <w:tc>
          <w:tcPr>
            <w:tcW w:w="794" w:type="dxa"/>
          </w:tcPr>
          <w:p w14:paraId="7A0161C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11FE9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60D048" w14:textId="522B4B40" w:rsidR="00BC1A66" w:rsidRPr="008401B5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5D836E55" w14:textId="77777777" w:rsidTr="007E1F29">
        <w:trPr>
          <w:cantSplit/>
        </w:trPr>
        <w:tc>
          <w:tcPr>
            <w:tcW w:w="794" w:type="dxa"/>
          </w:tcPr>
          <w:p w14:paraId="07134B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53394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5C83AC5" w14:textId="61F2B82E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2BD6DA52" w14:textId="77777777" w:rsidTr="00A12D2B">
        <w:trPr>
          <w:cantSplit/>
        </w:trPr>
        <w:tc>
          <w:tcPr>
            <w:tcW w:w="794" w:type="dxa"/>
          </w:tcPr>
          <w:p w14:paraId="162C99C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136A03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823E7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C37C0F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BA39B1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82D525" w14:textId="40085711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2F4ED62C" w14:textId="77777777" w:rsidTr="007E1F29">
        <w:trPr>
          <w:cantSplit/>
        </w:trPr>
        <w:tc>
          <w:tcPr>
            <w:tcW w:w="794" w:type="dxa"/>
          </w:tcPr>
          <w:p w14:paraId="31F2730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14:paraId="695CFC7A" w14:textId="5C91D1EB" w:rsidR="00BC1A66" w:rsidRPr="00F743AF" w:rsidRDefault="00BC1A66" w:rsidP="00F743AF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6CC71C15" w14:textId="77777777" w:rsidTr="007E1F29">
        <w:trPr>
          <w:cantSplit/>
        </w:trPr>
        <w:tc>
          <w:tcPr>
            <w:tcW w:w="794" w:type="dxa"/>
          </w:tcPr>
          <w:p w14:paraId="7E7B27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771A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C0F6C2" w14:textId="612F0DDE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D2DE90D" w14:textId="77777777" w:rsidTr="007E1F29">
        <w:trPr>
          <w:cantSplit/>
        </w:trPr>
        <w:tc>
          <w:tcPr>
            <w:tcW w:w="794" w:type="dxa"/>
          </w:tcPr>
          <w:p w14:paraId="2D8D46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E57D0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F989F2" w14:textId="6533F442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66CC042" w14:textId="77777777" w:rsidTr="007E1F29">
        <w:trPr>
          <w:cantSplit/>
        </w:trPr>
        <w:tc>
          <w:tcPr>
            <w:tcW w:w="794" w:type="dxa"/>
          </w:tcPr>
          <w:p w14:paraId="05524CE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DD23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756C267" w14:textId="152E766C" w:rsidR="00BC1A66" w:rsidRPr="008401B5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31D07EB1" w14:textId="77777777" w:rsidTr="007E1F29">
        <w:trPr>
          <w:cantSplit/>
        </w:trPr>
        <w:tc>
          <w:tcPr>
            <w:tcW w:w="794" w:type="dxa"/>
          </w:tcPr>
          <w:p w14:paraId="751891D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9F0A1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5213DA" w14:textId="3281DD09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504B6244" w14:textId="77777777" w:rsidTr="00A12D2B">
        <w:trPr>
          <w:cantSplit/>
        </w:trPr>
        <w:tc>
          <w:tcPr>
            <w:tcW w:w="794" w:type="dxa"/>
          </w:tcPr>
          <w:p w14:paraId="269926BE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7003B7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059BE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921E2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D3BA90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D0CBA8" w14:textId="0E746071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7409268E" w14:textId="77777777" w:rsidTr="007E1F29">
        <w:trPr>
          <w:cantSplit/>
        </w:trPr>
        <w:tc>
          <w:tcPr>
            <w:tcW w:w="794" w:type="dxa"/>
          </w:tcPr>
          <w:p w14:paraId="64093BA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14:paraId="5D968F6D" w14:textId="7932620A" w:rsidR="00BC1A66" w:rsidRPr="00315481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69792B52" w14:textId="77777777" w:rsidTr="007E1F29">
        <w:trPr>
          <w:cantSplit/>
        </w:trPr>
        <w:tc>
          <w:tcPr>
            <w:tcW w:w="794" w:type="dxa"/>
          </w:tcPr>
          <w:p w14:paraId="1E190D4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1E06D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FA82D0" w14:textId="1CE8193D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CD20BE5" w14:textId="77777777" w:rsidTr="007E1F29">
        <w:trPr>
          <w:cantSplit/>
        </w:trPr>
        <w:tc>
          <w:tcPr>
            <w:tcW w:w="794" w:type="dxa"/>
          </w:tcPr>
          <w:p w14:paraId="687FC6B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F8850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14FA45" w14:textId="0F1CF987" w:rsidR="00BC1A66" w:rsidRPr="008401B5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135905E3" w14:textId="77777777" w:rsidTr="007E1F29">
        <w:trPr>
          <w:cantSplit/>
        </w:trPr>
        <w:tc>
          <w:tcPr>
            <w:tcW w:w="794" w:type="dxa"/>
          </w:tcPr>
          <w:p w14:paraId="011F407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F7BF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8A2278" w14:textId="659D64A4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38A326" w14:textId="77777777" w:rsidTr="007E1F29">
        <w:trPr>
          <w:cantSplit/>
        </w:trPr>
        <w:tc>
          <w:tcPr>
            <w:tcW w:w="794" w:type="dxa"/>
          </w:tcPr>
          <w:p w14:paraId="59439EB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2C61A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AB285F" w14:textId="622AD50C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2240BEB4" w14:textId="77777777" w:rsidTr="00A12D2B">
        <w:trPr>
          <w:cantSplit/>
        </w:trPr>
        <w:tc>
          <w:tcPr>
            <w:tcW w:w="794" w:type="dxa"/>
          </w:tcPr>
          <w:p w14:paraId="17D7AC18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F1CC8B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E0D30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A2A90E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0BE8D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7F05645" w14:textId="403E7A8F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51D623C7" w14:textId="77777777" w:rsidTr="007E1F29">
        <w:trPr>
          <w:cantSplit/>
        </w:trPr>
        <w:tc>
          <w:tcPr>
            <w:tcW w:w="794" w:type="dxa"/>
          </w:tcPr>
          <w:p w14:paraId="1E06913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5234E230" w14:textId="5EDBA4E4" w:rsidR="00BC1A66" w:rsidRPr="00315481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08F77B49" w14:textId="77777777" w:rsidTr="007E1F29">
        <w:trPr>
          <w:cantSplit/>
        </w:trPr>
        <w:tc>
          <w:tcPr>
            <w:tcW w:w="794" w:type="dxa"/>
          </w:tcPr>
          <w:p w14:paraId="1F2769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F5F6C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0A29EF" w14:textId="2B51ABDA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992A1F" w14:textId="77777777" w:rsidTr="007E1F29">
        <w:trPr>
          <w:cantSplit/>
        </w:trPr>
        <w:tc>
          <w:tcPr>
            <w:tcW w:w="794" w:type="dxa"/>
          </w:tcPr>
          <w:p w14:paraId="1941619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4A591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48A2C5" w14:textId="773A88AF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596555" w14:textId="77777777" w:rsidTr="007E1F29">
        <w:trPr>
          <w:cantSplit/>
        </w:trPr>
        <w:tc>
          <w:tcPr>
            <w:tcW w:w="794" w:type="dxa"/>
          </w:tcPr>
          <w:p w14:paraId="5AF1B6D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0005D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ECB144" w14:textId="1B9A8E26" w:rsidR="00BC1A66" w:rsidRPr="008401B5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75F88012" w14:textId="77777777" w:rsidTr="007E1F29">
        <w:trPr>
          <w:cantSplit/>
        </w:trPr>
        <w:tc>
          <w:tcPr>
            <w:tcW w:w="794" w:type="dxa"/>
          </w:tcPr>
          <w:p w14:paraId="3891295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ED03E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BB2EA0" w14:textId="134C02ED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67124A66" w14:textId="77777777" w:rsidTr="00A12D2B">
        <w:trPr>
          <w:cantSplit/>
        </w:trPr>
        <w:tc>
          <w:tcPr>
            <w:tcW w:w="794" w:type="dxa"/>
          </w:tcPr>
          <w:p w14:paraId="59562B79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CEA163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BD196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11E13A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85336E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12CBB8" w14:textId="23A7B34D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333B541F" w14:textId="77777777" w:rsidTr="007E1F29">
        <w:trPr>
          <w:cantSplit/>
        </w:trPr>
        <w:tc>
          <w:tcPr>
            <w:tcW w:w="794" w:type="dxa"/>
          </w:tcPr>
          <w:p w14:paraId="19E3F3C3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14:paraId="20713CEF" w14:textId="6618FDA3" w:rsidR="00BC1A66" w:rsidRPr="00315481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0B3AC062" w14:textId="77777777" w:rsidTr="007E1F29">
        <w:trPr>
          <w:cantSplit/>
        </w:trPr>
        <w:tc>
          <w:tcPr>
            <w:tcW w:w="794" w:type="dxa"/>
          </w:tcPr>
          <w:p w14:paraId="0617050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298AC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BCEF73" w14:textId="67C73140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A60049D" w14:textId="77777777" w:rsidTr="007E1F29">
        <w:trPr>
          <w:cantSplit/>
        </w:trPr>
        <w:tc>
          <w:tcPr>
            <w:tcW w:w="794" w:type="dxa"/>
          </w:tcPr>
          <w:p w14:paraId="67F32C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FFB7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34F9CD" w14:textId="5FB958B0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F0D2DBB" w14:textId="77777777" w:rsidTr="007E1F29">
        <w:trPr>
          <w:cantSplit/>
        </w:trPr>
        <w:tc>
          <w:tcPr>
            <w:tcW w:w="794" w:type="dxa"/>
          </w:tcPr>
          <w:p w14:paraId="609DDE6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6976A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F898DE" w14:textId="648C3C1D" w:rsidR="00BC1A66" w:rsidRPr="008401B5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085A8D05" w14:textId="77777777" w:rsidTr="007E1F29">
        <w:trPr>
          <w:cantSplit/>
        </w:trPr>
        <w:tc>
          <w:tcPr>
            <w:tcW w:w="794" w:type="dxa"/>
          </w:tcPr>
          <w:p w14:paraId="57A0116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C9B98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DE25BC" w14:textId="72EB1F1D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342FCC62" w14:textId="77777777" w:rsidTr="00A12D2B">
        <w:trPr>
          <w:cantSplit/>
        </w:trPr>
        <w:tc>
          <w:tcPr>
            <w:tcW w:w="794" w:type="dxa"/>
          </w:tcPr>
          <w:p w14:paraId="14E0A5B4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41964D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C09F3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995BD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0A91C7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B58AAB" w14:textId="66D28130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1F6B1D7D" w14:textId="77777777" w:rsidTr="007E1F29">
        <w:trPr>
          <w:cantSplit/>
        </w:trPr>
        <w:tc>
          <w:tcPr>
            <w:tcW w:w="794" w:type="dxa"/>
          </w:tcPr>
          <w:p w14:paraId="40A60EF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14:paraId="09ABD084" w14:textId="4115A208" w:rsidR="00BC1A66" w:rsidRPr="00315481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0A82652D" w14:textId="77777777" w:rsidTr="007E1F29">
        <w:trPr>
          <w:cantSplit/>
        </w:trPr>
        <w:tc>
          <w:tcPr>
            <w:tcW w:w="794" w:type="dxa"/>
          </w:tcPr>
          <w:p w14:paraId="6B570D7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AC6BE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B3E5C4" w14:textId="75F5E88A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809FB1" w14:textId="77777777" w:rsidTr="007E1F29">
        <w:trPr>
          <w:cantSplit/>
        </w:trPr>
        <w:tc>
          <w:tcPr>
            <w:tcW w:w="794" w:type="dxa"/>
          </w:tcPr>
          <w:p w14:paraId="4770221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D80B9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4288A4" w14:textId="75E6FBF4" w:rsidR="00BC1A66" w:rsidRPr="008401B5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553660EA" w14:textId="77777777" w:rsidTr="007E1F29">
        <w:trPr>
          <w:cantSplit/>
        </w:trPr>
        <w:tc>
          <w:tcPr>
            <w:tcW w:w="794" w:type="dxa"/>
          </w:tcPr>
          <w:p w14:paraId="5A7B384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2AA04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53D59B" w14:textId="395CA95D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091717" w14:textId="77777777" w:rsidTr="007E1F29">
        <w:trPr>
          <w:cantSplit/>
        </w:trPr>
        <w:tc>
          <w:tcPr>
            <w:tcW w:w="794" w:type="dxa"/>
          </w:tcPr>
          <w:p w14:paraId="2230E76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29E7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989E98" w14:textId="32DA3A04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14:paraId="2406224A" w14:textId="77777777" w:rsidTr="00A12D2B">
        <w:trPr>
          <w:cantSplit/>
        </w:trPr>
        <w:tc>
          <w:tcPr>
            <w:tcW w:w="794" w:type="dxa"/>
          </w:tcPr>
          <w:p w14:paraId="28C7C072" w14:textId="77777777"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2EAF42" w14:textId="77777777"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A5E23E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A75F02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8946FDF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9489C3" w14:textId="52F80A40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38837F6A" w14:textId="77777777" w:rsidTr="007E1F29">
        <w:trPr>
          <w:cantSplit/>
        </w:trPr>
        <w:tc>
          <w:tcPr>
            <w:tcW w:w="794" w:type="dxa"/>
          </w:tcPr>
          <w:p w14:paraId="398BF59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14:paraId="0DDED44E" w14:textId="78F06E23" w:rsidR="00BC1A66" w:rsidRPr="00315481" w:rsidRDefault="00BC1A66" w:rsidP="00315481">
            <w:pPr>
              <w:rPr>
                <w:rStyle w:val="StyleComplexNazanin"/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BC1A66" w:rsidRPr="005460F2" w14:paraId="2C49C0D2" w14:textId="77777777" w:rsidTr="007E1F29">
        <w:trPr>
          <w:cantSplit/>
        </w:trPr>
        <w:tc>
          <w:tcPr>
            <w:tcW w:w="794" w:type="dxa"/>
          </w:tcPr>
          <w:p w14:paraId="27BBDF8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9EAB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2F7288" w14:textId="3ABE27E1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3D27820" w14:textId="77777777" w:rsidTr="007E1F29">
        <w:trPr>
          <w:cantSplit/>
        </w:trPr>
        <w:tc>
          <w:tcPr>
            <w:tcW w:w="794" w:type="dxa"/>
          </w:tcPr>
          <w:p w14:paraId="2477040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E2E5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9D6258" w14:textId="2C0CC39F" w:rsidR="00BC1A66" w:rsidRPr="008401B5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</w:p>
        </w:tc>
      </w:tr>
      <w:tr w:rsidR="00BC1A66" w:rsidRPr="005460F2" w14:paraId="5049DB92" w14:textId="77777777" w:rsidTr="007E1F29">
        <w:trPr>
          <w:cantSplit/>
        </w:trPr>
        <w:tc>
          <w:tcPr>
            <w:tcW w:w="794" w:type="dxa"/>
          </w:tcPr>
          <w:p w14:paraId="5C57394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3CD72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16806E" w14:textId="00B97F49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8221D79" w14:textId="77777777" w:rsidTr="007E1F29">
        <w:trPr>
          <w:cantSplit/>
        </w:trPr>
        <w:tc>
          <w:tcPr>
            <w:tcW w:w="794" w:type="dxa"/>
          </w:tcPr>
          <w:p w14:paraId="3C79413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C69D6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91B037" w14:textId="6754C2CC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082FFD4E" w14:textId="77777777" w:rsidTr="00A12D2B">
        <w:trPr>
          <w:cantSplit/>
        </w:trPr>
        <w:tc>
          <w:tcPr>
            <w:tcW w:w="794" w:type="dxa"/>
          </w:tcPr>
          <w:p w14:paraId="0FD18F97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7E4528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41550DC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023269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0CBD24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4DC249" w14:textId="03B44D49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3FB22451" w14:textId="77777777" w:rsidTr="007E1F29">
        <w:trPr>
          <w:cantSplit/>
        </w:trPr>
        <w:tc>
          <w:tcPr>
            <w:tcW w:w="794" w:type="dxa"/>
          </w:tcPr>
          <w:p w14:paraId="1F8D227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14:paraId="046EEE8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C110E6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5D2048C" w14:textId="77777777" w:rsidTr="007E1F29">
        <w:trPr>
          <w:cantSplit/>
        </w:trPr>
        <w:tc>
          <w:tcPr>
            <w:tcW w:w="794" w:type="dxa"/>
          </w:tcPr>
          <w:p w14:paraId="30280C5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6D77E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9E027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BB7D46" w14:textId="77777777" w:rsidTr="007E1F29">
        <w:trPr>
          <w:cantSplit/>
        </w:trPr>
        <w:tc>
          <w:tcPr>
            <w:tcW w:w="794" w:type="dxa"/>
          </w:tcPr>
          <w:p w14:paraId="05053C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FCACA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C77A9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0ECB6D9" w14:textId="77777777" w:rsidTr="007E1F29">
        <w:trPr>
          <w:cantSplit/>
        </w:trPr>
        <w:tc>
          <w:tcPr>
            <w:tcW w:w="794" w:type="dxa"/>
          </w:tcPr>
          <w:p w14:paraId="34C1D89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A01EB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C6E28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290C612" w14:textId="77777777" w:rsidTr="007E1F29">
        <w:trPr>
          <w:cantSplit/>
        </w:trPr>
        <w:tc>
          <w:tcPr>
            <w:tcW w:w="794" w:type="dxa"/>
          </w:tcPr>
          <w:p w14:paraId="342F74F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A6917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027D12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14:paraId="29C4A523" w14:textId="77777777" w:rsidTr="00A12D2B">
        <w:trPr>
          <w:cantSplit/>
        </w:trPr>
        <w:tc>
          <w:tcPr>
            <w:tcW w:w="794" w:type="dxa"/>
          </w:tcPr>
          <w:p w14:paraId="370BA41D" w14:textId="77777777"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A3C4E0" w14:textId="77777777"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FFE86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BEBE1C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F84D76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490F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0D3380B" w14:textId="77777777" w:rsidTr="007E1F29">
        <w:trPr>
          <w:cantSplit/>
        </w:trPr>
        <w:tc>
          <w:tcPr>
            <w:tcW w:w="794" w:type="dxa"/>
          </w:tcPr>
          <w:p w14:paraId="7340648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14:paraId="085D90D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88992D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9C7F8A4" w14:textId="77777777" w:rsidTr="007E1F29">
        <w:trPr>
          <w:cantSplit/>
        </w:trPr>
        <w:tc>
          <w:tcPr>
            <w:tcW w:w="794" w:type="dxa"/>
          </w:tcPr>
          <w:p w14:paraId="6219D41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EA44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61535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79A25CE" w14:textId="77777777" w:rsidTr="007E1F29">
        <w:trPr>
          <w:cantSplit/>
        </w:trPr>
        <w:tc>
          <w:tcPr>
            <w:tcW w:w="794" w:type="dxa"/>
          </w:tcPr>
          <w:p w14:paraId="479A8DF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4DCC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FD7746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44256B" w14:textId="77777777" w:rsidTr="007E1F29">
        <w:trPr>
          <w:cantSplit/>
        </w:trPr>
        <w:tc>
          <w:tcPr>
            <w:tcW w:w="794" w:type="dxa"/>
          </w:tcPr>
          <w:p w14:paraId="1FA9301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A7D86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25914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971130F" w14:textId="77777777" w:rsidTr="007E1F29">
        <w:trPr>
          <w:cantSplit/>
        </w:trPr>
        <w:tc>
          <w:tcPr>
            <w:tcW w:w="794" w:type="dxa"/>
          </w:tcPr>
          <w:p w14:paraId="075C49A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83101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E376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03D8D087" w14:textId="77777777" w:rsidTr="00A12D2B">
        <w:trPr>
          <w:cantSplit/>
        </w:trPr>
        <w:tc>
          <w:tcPr>
            <w:tcW w:w="794" w:type="dxa"/>
          </w:tcPr>
          <w:p w14:paraId="31F504B6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C280ED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C4890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936789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C8F3E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40FCFE" w14:textId="6F02A1AF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042C2A8E" w14:textId="77777777" w:rsidTr="007E1F29">
        <w:trPr>
          <w:cantSplit/>
        </w:trPr>
        <w:tc>
          <w:tcPr>
            <w:tcW w:w="794" w:type="dxa"/>
          </w:tcPr>
          <w:p w14:paraId="59BCE3F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14:paraId="3E81590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4188D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AAAF36" w14:textId="77777777" w:rsidTr="007E1F29">
        <w:trPr>
          <w:cantSplit/>
        </w:trPr>
        <w:tc>
          <w:tcPr>
            <w:tcW w:w="794" w:type="dxa"/>
          </w:tcPr>
          <w:p w14:paraId="2D6939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D9FD2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D2379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95728D" w14:textId="77777777" w:rsidTr="007E1F29">
        <w:trPr>
          <w:cantSplit/>
        </w:trPr>
        <w:tc>
          <w:tcPr>
            <w:tcW w:w="794" w:type="dxa"/>
          </w:tcPr>
          <w:p w14:paraId="431075E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88A74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85AE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8CA1B00" w14:textId="77777777" w:rsidTr="007E1F29">
        <w:trPr>
          <w:cantSplit/>
        </w:trPr>
        <w:tc>
          <w:tcPr>
            <w:tcW w:w="794" w:type="dxa"/>
          </w:tcPr>
          <w:p w14:paraId="41584F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F3CD7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1E69B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3CA5F48" w14:textId="77777777" w:rsidTr="007E1F29">
        <w:trPr>
          <w:cantSplit/>
        </w:trPr>
        <w:tc>
          <w:tcPr>
            <w:tcW w:w="794" w:type="dxa"/>
          </w:tcPr>
          <w:p w14:paraId="4C7A852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53CF5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45F4B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14:paraId="7E19EBB7" w14:textId="77777777" w:rsidTr="00A12D2B">
        <w:trPr>
          <w:cantSplit/>
        </w:trPr>
        <w:tc>
          <w:tcPr>
            <w:tcW w:w="794" w:type="dxa"/>
          </w:tcPr>
          <w:p w14:paraId="45B63395" w14:textId="77777777"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E5C094" w14:textId="77777777"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374D8B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7F7DB3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4AAF3D1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58851F" w14:textId="010AA1DC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1C1F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6D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سامح</w:t>
            </w:r>
          </w:p>
        </w:tc>
      </w:tr>
      <w:tr w:rsidR="00BC1A66" w:rsidRPr="005460F2" w14:paraId="4B9C2C89" w14:textId="77777777" w:rsidTr="007E1F29">
        <w:trPr>
          <w:cantSplit/>
        </w:trPr>
        <w:tc>
          <w:tcPr>
            <w:tcW w:w="794" w:type="dxa"/>
          </w:tcPr>
          <w:p w14:paraId="6AA0B3F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14:paraId="32255B1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E24FA1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D396EDB" w14:textId="77777777" w:rsidTr="007E1F29">
        <w:trPr>
          <w:cantSplit/>
        </w:trPr>
        <w:tc>
          <w:tcPr>
            <w:tcW w:w="794" w:type="dxa"/>
          </w:tcPr>
          <w:p w14:paraId="4165633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9C91A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8C3E2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6BBA86F" w14:textId="77777777" w:rsidTr="007E1F29">
        <w:trPr>
          <w:cantSplit/>
        </w:trPr>
        <w:tc>
          <w:tcPr>
            <w:tcW w:w="794" w:type="dxa"/>
          </w:tcPr>
          <w:p w14:paraId="5F5E97B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FC86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E8381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E811E6" w14:textId="77777777" w:rsidTr="007E1F29">
        <w:trPr>
          <w:cantSplit/>
        </w:trPr>
        <w:tc>
          <w:tcPr>
            <w:tcW w:w="794" w:type="dxa"/>
          </w:tcPr>
          <w:p w14:paraId="2839967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D716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03412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14:paraId="40678BD4" w14:textId="77777777" w:rsidTr="007E1F29">
        <w:trPr>
          <w:cantSplit/>
        </w:trPr>
        <w:tc>
          <w:tcPr>
            <w:tcW w:w="794" w:type="dxa"/>
          </w:tcPr>
          <w:p w14:paraId="77036105" w14:textId="77777777"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ADED0F" w14:textId="77777777"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6C362F" w14:textId="77777777"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DD0E24C" w14:textId="77777777" w:rsidTr="00572B29">
        <w:trPr>
          <w:cantSplit/>
        </w:trPr>
        <w:tc>
          <w:tcPr>
            <w:tcW w:w="794" w:type="dxa"/>
          </w:tcPr>
          <w:p w14:paraId="5F6C2D4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4125197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8672A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71D827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DE9198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84437A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2AEE9CB" w14:textId="77777777" w:rsidTr="007E1F29">
        <w:trPr>
          <w:cantSplit/>
        </w:trPr>
        <w:tc>
          <w:tcPr>
            <w:tcW w:w="794" w:type="dxa"/>
          </w:tcPr>
          <w:p w14:paraId="72225B8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14:paraId="2B1E3D8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2A7A9E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BB8B16" w14:textId="77777777" w:rsidTr="007E1F29">
        <w:trPr>
          <w:cantSplit/>
        </w:trPr>
        <w:tc>
          <w:tcPr>
            <w:tcW w:w="794" w:type="dxa"/>
          </w:tcPr>
          <w:p w14:paraId="3B4C0E4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CB90A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7A3E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256FC35" w14:textId="77777777" w:rsidTr="007E1F29">
        <w:trPr>
          <w:cantSplit/>
        </w:trPr>
        <w:tc>
          <w:tcPr>
            <w:tcW w:w="794" w:type="dxa"/>
          </w:tcPr>
          <w:p w14:paraId="18D3B0D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333C5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9F679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768194" w14:textId="77777777" w:rsidTr="007E1F29">
        <w:trPr>
          <w:cantSplit/>
        </w:trPr>
        <w:tc>
          <w:tcPr>
            <w:tcW w:w="794" w:type="dxa"/>
          </w:tcPr>
          <w:p w14:paraId="2E162EA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07CB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0C49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9AB7A5" w14:textId="77777777" w:rsidTr="007E1F29">
        <w:trPr>
          <w:cantSplit/>
        </w:trPr>
        <w:tc>
          <w:tcPr>
            <w:tcW w:w="794" w:type="dxa"/>
          </w:tcPr>
          <w:p w14:paraId="7155C60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9B14C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77B65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21BB79C" w14:textId="77777777" w:rsidTr="00572B29">
        <w:trPr>
          <w:cantSplit/>
        </w:trPr>
        <w:tc>
          <w:tcPr>
            <w:tcW w:w="794" w:type="dxa"/>
          </w:tcPr>
          <w:p w14:paraId="6B83FA7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12CE36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5FBE6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DD93B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019450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79C07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B020F0D" w14:textId="77777777" w:rsidTr="007E1F29">
        <w:trPr>
          <w:cantSplit/>
        </w:trPr>
        <w:tc>
          <w:tcPr>
            <w:tcW w:w="794" w:type="dxa"/>
          </w:tcPr>
          <w:p w14:paraId="31C1B0B5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14:paraId="6EA4CFA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3BFAAA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A5A2A6" w14:textId="77777777" w:rsidTr="007E1F29">
        <w:trPr>
          <w:cantSplit/>
        </w:trPr>
        <w:tc>
          <w:tcPr>
            <w:tcW w:w="794" w:type="dxa"/>
          </w:tcPr>
          <w:p w14:paraId="0908256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90161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AD69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6DC2D0F" w14:textId="77777777" w:rsidTr="007E1F29">
        <w:trPr>
          <w:cantSplit/>
        </w:trPr>
        <w:tc>
          <w:tcPr>
            <w:tcW w:w="794" w:type="dxa"/>
          </w:tcPr>
          <w:p w14:paraId="025D877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356F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CC476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15DDDB8" w14:textId="77777777" w:rsidTr="007E1F29">
        <w:trPr>
          <w:cantSplit/>
        </w:trPr>
        <w:tc>
          <w:tcPr>
            <w:tcW w:w="794" w:type="dxa"/>
          </w:tcPr>
          <w:p w14:paraId="67B96ED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DE188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5EE40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9A5104" w14:textId="77777777" w:rsidTr="007E1F29">
        <w:trPr>
          <w:cantSplit/>
        </w:trPr>
        <w:tc>
          <w:tcPr>
            <w:tcW w:w="794" w:type="dxa"/>
          </w:tcPr>
          <w:p w14:paraId="190FB02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E515D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82CA5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5E56AE8" w14:textId="77777777" w:rsidTr="00572B29">
        <w:trPr>
          <w:cantSplit/>
        </w:trPr>
        <w:tc>
          <w:tcPr>
            <w:tcW w:w="794" w:type="dxa"/>
          </w:tcPr>
          <w:p w14:paraId="7322CA4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8B654F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431973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19D120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234427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E5D80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DD44571" w14:textId="77777777" w:rsidTr="007E1F29">
        <w:trPr>
          <w:cantSplit/>
        </w:trPr>
        <w:tc>
          <w:tcPr>
            <w:tcW w:w="794" w:type="dxa"/>
          </w:tcPr>
          <w:p w14:paraId="71C98B0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14:paraId="5BE8833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FF650D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2E9E50" w14:textId="77777777" w:rsidTr="007E1F29">
        <w:trPr>
          <w:cantSplit/>
        </w:trPr>
        <w:tc>
          <w:tcPr>
            <w:tcW w:w="794" w:type="dxa"/>
          </w:tcPr>
          <w:p w14:paraId="1378CFD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CAB9D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47FF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C554D6" w14:textId="77777777" w:rsidTr="007E1F29">
        <w:trPr>
          <w:cantSplit/>
        </w:trPr>
        <w:tc>
          <w:tcPr>
            <w:tcW w:w="794" w:type="dxa"/>
          </w:tcPr>
          <w:p w14:paraId="307C60A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945DE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CE3371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A1A9D2" w14:textId="77777777" w:rsidTr="007E1F29">
        <w:trPr>
          <w:cantSplit/>
        </w:trPr>
        <w:tc>
          <w:tcPr>
            <w:tcW w:w="794" w:type="dxa"/>
          </w:tcPr>
          <w:p w14:paraId="4454434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A6A5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1DB47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6A9C98" w14:textId="77777777" w:rsidTr="007E1F29">
        <w:trPr>
          <w:cantSplit/>
        </w:trPr>
        <w:tc>
          <w:tcPr>
            <w:tcW w:w="794" w:type="dxa"/>
          </w:tcPr>
          <w:p w14:paraId="49FCE70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370C2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8DAC2A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408E2FA" w14:textId="77777777" w:rsidTr="00572B29">
        <w:trPr>
          <w:cantSplit/>
        </w:trPr>
        <w:tc>
          <w:tcPr>
            <w:tcW w:w="794" w:type="dxa"/>
          </w:tcPr>
          <w:p w14:paraId="54064CD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BE6A8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F8844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8DFE82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FF7BAEA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CA670C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A4DAC0F" w14:textId="77777777" w:rsidTr="007E1F29">
        <w:trPr>
          <w:cantSplit/>
        </w:trPr>
        <w:tc>
          <w:tcPr>
            <w:tcW w:w="794" w:type="dxa"/>
          </w:tcPr>
          <w:p w14:paraId="40D96A1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14:paraId="6FC708FB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B07A39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C2EED7" w14:textId="77777777" w:rsidTr="007E1F29">
        <w:trPr>
          <w:cantSplit/>
        </w:trPr>
        <w:tc>
          <w:tcPr>
            <w:tcW w:w="794" w:type="dxa"/>
          </w:tcPr>
          <w:p w14:paraId="00CE7CA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90541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F74FF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C4029EB" w14:textId="77777777" w:rsidTr="007E1F29">
        <w:trPr>
          <w:cantSplit/>
        </w:trPr>
        <w:tc>
          <w:tcPr>
            <w:tcW w:w="794" w:type="dxa"/>
          </w:tcPr>
          <w:p w14:paraId="225169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57048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54E0C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7E4D99" w14:textId="77777777" w:rsidTr="007E1F29">
        <w:trPr>
          <w:cantSplit/>
        </w:trPr>
        <w:tc>
          <w:tcPr>
            <w:tcW w:w="794" w:type="dxa"/>
          </w:tcPr>
          <w:p w14:paraId="3494E29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C6991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EC90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4F7AC2" w14:textId="77777777" w:rsidTr="007E1F29">
        <w:trPr>
          <w:cantSplit/>
        </w:trPr>
        <w:tc>
          <w:tcPr>
            <w:tcW w:w="794" w:type="dxa"/>
          </w:tcPr>
          <w:p w14:paraId="29739BD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2F000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20830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D09274A" w14:textId="77777777" w:rsidTr="00572B29">
        <w:trPr>
          <w:cantSplit/>
        </w:trPr>
        <w:tc>
          <w:tcPr>
            <w:tcW w:w="794" w:type="dxa"/>
          </w:tcPr>
          <w:p w14:paraId="4B254EC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4CDEB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3511D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600F37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5F9EAF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B74C8F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A4460BB" w14:textId="77777777" w:rsidTr="007E1F29">
        <w:trPr>
          <w:cantSplit/>
        </w:trPr>
        <w:tc>
          <w:tcPr>
            <w:tcW w:w="794" w:type="dxa"/>
          </w:tcPr>
          <w:p w14:paraId="2D88530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14:paraId="61E5FB9F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EF2F8E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FDE1236" w14:textId="77777777" w:rsidTr="007E1F29">
        <w:trPr>
          <w:cantSplit/>
        </w:trPr>
        <w:tc>
          <w:tcPr>
            <w:tcW w:w="794" w:type="dxa"/>
          </w:tcPr>
          <w:p w14:paraId="0C3FCE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E0474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1A5FE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596794" w14:textId="77777777" w:rsidTr="007E1F29">
        <w:trPr>
          <w:cantSplit/>
        </w:trPr>
        <w:tc>
          <w:tcPr>
            <w:tcW w:w="794" w:type="dxa"/>
          </w:tcPr>
          <w:p w14:paraId="456D6DA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1520F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9EC0D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401F27" w14:textId="77777777" w:rsidTr="007E1F29">
        <w:trPr>
          <w:cantSplit/>
        </w:trPr>
        <w:tc>
          <w:tcPr>
            <w:tcW w:w="794" w:type="dxa"/>
          </w:tcPr>
          <w:p w14:paraId="38E7605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67158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B20A4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6D997E3" w14:textId="77777777" w:rsidTr="007E1F29">
        <w:trPr>
          <w:cantSplit/>
        </w:trPr>
        <w:tc>
          <w:tcPr>
            <w:tcW w:w="794" w:type="dxa"/>
          </w:tcPr>
          <w:p w14:paraId="0BF7F63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D1D5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4B03B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17197E9" w14:textId="77777777" w:rsidTr="00572B29">
        <w:trPr>
          <w:cantSplit/>
        </w:trPr>
        <w:tc>
          <w:tcPr>
            <w:tcW w:w="794" w:type="dxa"/>
          </w:tcPr>
          <w:p w14:paraId="64A4993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976E5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DDB35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D4D3EC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D35E77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FCEE4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E8F8733" w14:textId="77777777" w:rsidTr="007E1F29">
        <w:trPr>
          <w:cantSplit/>
        </w:trPr>
        <w:tc>
          <w:tcPr>
            <w:tcW w:w="794" w:type="dxa"/>
          </w:tcPr>
          <w:p w14:paraId="176D57B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14:paraId="58CAED02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BF3444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41118E" w14:textId="77777777" w:rsidTr="007E1F29">
        <w:trPr>
          <w:cantSplit/>
        </w:trPr>
        <w:tc>
          <w:tcPr>
            <w:tcW w:w="794" w:type="dxa"/>
          </w:tcPr>
          <w:p w14:paraId="234291E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45E1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2F9F53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C47559" w14:textId="77777777" w:rsidTr="007E1F29">
        <w:trPr>
          <w:cantSplit/>
        </w:trPr>
        <w:tc>
          <w:tcPr>
            <w:tcW w:w="794" w:type="dxa"/>
          </w:tcPr>
          <w:p w14:paraId="4D4B2E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43F4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02640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001E800" w14:textId="77777777" w:rsidTr="007E1F29">
        <w:trPr>
          <w:cantSplit/>
        </w:trPr>
        <w:tc>
          <w:tcPr>
            <w:tcW w:w="794" w:type="dxa"/>
          </w:tcPr>
          <w:p w14:paraId="3BD6CD7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645D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025EF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5735F1A" w14:textId="77777777" w:rsidTr="007E1F29">
        <w:trPr>
          <w:cantSplit/>
        </w:trPr>
        <w:tc>
          <w:tcPr>
            <w:tcW w:w="794" w:type="dxa"/>
          </w:tcPr>
          <w:p w14:paraId="042DF94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C1ECBD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4A412D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DB1B26C" w14:textId="77777777" w:rsidTr="00572B29">
        <w:trPr>
          <w:cantSplit/>
        </w:trPr>
        <w:tc>
          <w:tcPr>
            <w:tcW w:w="794" w:type="dxa"/>
          </w:tcPr>
          <w:p w14:paraId="66144D9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3F1C8D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516B16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F9FAE8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2A1746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FC1433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736DEA7" w14:textId="77777777" w:rsidTr="007E1F29">
        <w:trPr>
          <w:cantSplit/>
        </w:trPr>
        <w:tc>
          <w:tcPr>
            <w:tcW w:w="794" w:type="dxa"/>
          </w:tcPr>
          <w:p w14:paraId="0BF6A418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14:paraId="1001F1A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A071B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07711F" w14:textId="77777777" w:rsidTr="007E1F29">
        <w:trPr>
          <w:cantSplit/>
        </w:trPr>
        <w:tc>
          <w:tcPr>
            <w:tcW w:w="794" w:type="dxa"/>
          </w:tcPr>
          <w:p w14:paraId="3F08ABD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47A7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CC208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EA3B7C7" w14:textId="77777777" w:rsidTr="007E1F29">
        <w:trPr>
          <w:cantSplit/>
        </w:trPr>
        <w:tc>
          <w:tcPr>
            <w:tcW w:w="794" w:type="dxa"/>
          </w:tcPr>
          <w:p w14:paraId="2A8B629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521AC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D997D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B27A24" w14:textId="77777777" w:rsidTr="007E1F29">
        <w:trPr>
          <w:cantSplit/>
        </w:trPr>
        <w:tc>
          <w:tcPr>
            <w:tcW w:w="794" w:type="dxa"/>
          </w:tcPr>
          <w:p w14:paraId="29CE138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CEF6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E3013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6E1E758" w14:textId="77777777" w:rsidTr="007E1F29">
        <w:trPr>
          <w:cantSplit/>
        </w:trPr>
        <w:tc>
          <w:tcPr>
            <w:tcW w:w="794" w:type="dxa"/>
          </w:tcPr>
          <w:p w14:paraId="100484C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66ADF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2DD21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CF9862D" w14:textId="77777777" w:rsidTr="00572B29">
        <w:trPr>
          <w:cantSplit/>
        </w:trPr>
        <w:tc>
          <w:tcPr>
            <w:tcW w:w="794" w:type="dxa"/>
          </w:tcPr>
          <w:p w14:paraId="7374E1C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065BB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9D282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7E1B793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19C4F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A63A6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78194D6" w14:textId="77777777" w:rsidTr="007E1F29">
        <w:trPr>
          <w:cantSplit/>
        </w:trPr>
        <w:tc>
          <w:tcPr>
            <w:tcW w:w="794" w:type="dxa"/>
          </w:tcPr>
          <w:p w14:paraId="7F0690E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14:paraId="39F2621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AAA4D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E7AB47" w14:textId="77777777" w:rsidTr="007E1F29">
        <w:trPr>
          <w:cantSplit/>
        </w:trPr>
        <w:tc>
          <w:tcPr>
            <w:tcW w:w="794" w:type="dxa"/>
          </w:tcPr>
          <w:p w14:paraId="11377DF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E8CE6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3963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FA76488" w14:textId="77777777" w:rsidTr="007E1F29">
        <w:trPr>
          <w:cantSplit/>
        </w:trPr>
        <w:tc>
          <w:tcPr>
            <w:tcW w:w="794" w:type="dxa"/>
          </w:tcPr>
          <w:p w14:paraId="27A2AC1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AFE9E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AC578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08094BE" w14:textId="77777777" w:rsidTr="007E1F29">
        <w:trPr>
          <w:cantSplit/>
        </w:trPr>
        <w:tc>
          <w:tcPr>
            <w:tcW w:w="794" w:type="dxa"/>
          </w:tcPr>
          <w:p w14:paraId="53C8AAF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3C5C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D773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BD50C47" w14:textId="77777777" w:rsidTr="007E1F29">
        <w:trPr>
          <w:cantSplit/>
        </w:trPr>
        <w:tc>
          <w:tcPr>
            <w:tcW w:w="794" w:type="dxa"/>
          </w:tcPr>
          <w:p w14:paraId="3FD730D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7A611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EB317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C59496C" w14:textId="77777777" w:rsidTr="00572B29">
        <w:trPr>
          <w:cantSplit/>
        </w:trPr>
        <w:tc>
          <w:tcPr>
            <w:tcW w:w="794" w:type="dxa"/>
          </w:tcPr>
          <w:p w14:paraId="4744D12A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191C23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62A4DB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55A7818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5B1955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E7BF6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E251404" w14:textId="77777777" w:rsidTr="007E1F29">
        <w:trPr>
          <w:cantSplit/>
        </w:trPr>
        <w:tc>
          <w:tcPr>
            <w:tcW w:w="794" w:type="dxa"/>
          </w:tcPr>
          <w:p w14:paraId="1620019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14:paraId="64E9C6F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783962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E8F697" w14:textId="77777777" w:rsidTr="007E1F29">
        <w:trPr>
          <w:cantSplit/>
        </w:trPr>
        <w:tc>
          <w:tcPr>
            <w:tcW w:w="794" w:type="dxa"/>
          </w:tcPr>
          <w:p w14:paraId="3F7DA50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0297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B3E87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85F8A51" w14:textId="77777777" w:rsidTr="007E1F29">
        <w:trPr>
          <w:cantSplit/>
        </w:trPr>
        <w:tc>
          <w:tcPr>
            <w:tcW w:w="794" w:type="dxa"/>
          </w:tcPr>
          <w:p w14:paraId="5048D9E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DBF44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236B8E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0A1AAA" w14:textId="77777777" w:rsidTr="007E1F29">
        <w:trPr>
          <w:cantSplit/>
        </w:trPr>
        <w:tc>
          <w:tcPr>
            <w:tcW w:w="794" w:type="dxa"/>
          </w:tcPr>
          <w:p w14:paraId="044A4BE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4F785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C9B3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3E104F" w14:textId="77777777" w:rsidTr="007E1F29">
        <w:trPr>
          <w:cantSplit/>
        </w:trPr>
        <w:tc>
          <w:tcPr>
            <w:tcW w:w="794" w:type="dxa"/>
          </w:tcPr>
          <w:p w14:paraId="4FADE95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DD729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80F4DA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E7EADDE" w14:textId="77777777" w:rsidTr="00572B29">
        <w:trPr>
          <w:cantSplit/>
        </w:trPr>
        <w:tc>
          <w:tcPr>
            <w:tcW w:w="794" w:type="dxa"/>
          </w:tcPr>
          <w:p w14:paraId="49047A9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E0EA0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E0CE4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9FE698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564F36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529A72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749689F3" w14:textId="77777777" w:rsidTr="007E1F29">
        <w:trPr>
          <w:cantSplit/>
        </w:trPr>
        <w:tc>
          <w:tcPr>
            <w:tcW w:w="794" w:type="dxa"/>
          </w:tcPr>
          <w:p w14:paraId="7022F1C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14:paraId="07A32130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83CEE81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0F44CF" w14:textId="77777777" w:rsidTr="007E1F29">
        <w:trPr>
          <w:cantSplit/>
        </w:trPr>
        <w:tc>
          <w:tcPr>
            <w:tcW w:w="794" w:type="dxa"/>
          </w:tcPr>
          <w:p w14:paraId="4E372D3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CF175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BE1A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86957BD" w14:textId="77777777" w:rsidTr="007E1F29">
        <w:trPr>
          <w:cantSplit/>
        </w:trPr>
        <w:tc>
          <w:tcPr>
            <w:tcW w:w="794" w:type="dxa"/>
          </w:tcPr>
          <w:p w14:paraId="20CFA24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903E3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AF194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3EEF2ED" w14:textId="77777777" w:rsidTr="007E1F29">
        <w:trPr>
          <w:cantSplit/>
        </w:trPr>
        <w:tc>
          <w:tcPr>
            <w:tcW w:w="794" w:type="dxa"/>
          </w:tcPr>
          <w:p w14:paraId="0C57C82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A72A0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03696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743FF15" w14:textId="77777777" w:rsidTr="007E1F29">
        <w:trPr>
          <w:cantSplit/>
        </w:trPr>
        <w:tc>
          <w:tcPr>
            <w:tcW w:w="794" w:type="dxa"/>
          </w:tcPr>
          <w:p w14:paraId="70EA408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BA00A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B8453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A7196C3" w14:textId="77777777" w:rsidTr="00572B29">
        <w:trPr>
          <w:cantSplit/>
        </w:trPr>
        <w:tc>
          <w:tcPr>
            <w:tcW w:w="794" w:type="dxa"/>
          </w:tcPr>
          <w:p w14:paraId="669DB9F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F53EA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2B1879E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50516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FAC648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998EB8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68C0E1DA" w14:textId="77777777" w:rsidTr="007E1F29">
        <w:trPr>
          <w:cantSplit/>
        </w:trPr>
        <w:tc>
          <w:tcPr>
            <w:tcW w:w="794" w:type="dxa"/>
          </w:tcPr>
          <w:p w14:paraId="6F3BA31A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14:paraId="5DED0E69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4EB69F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7F5A05" w14:textId="77777777" w:rsidTr="007E1F29">
        <w:trPr>
          <w:cantSplit/>
        </w:trPr>
        <w:tc>
          <w:tcPr>
            <w:tcW w:w="794" w:type="dxa"/>
          </w:tcPr>
          <w:p w14:paraId="4AA55E3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1BF45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7891D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655A3C" w14:textId="77777777" w:rsidTr="007E1F29">
        <w:trPr>
          <w:cantSplit/>
        </w:trPr>
        <w:tc>
          <w:tcPr>
            <w:tcW w:w="794" w:type="dxa"/>
          </w:tcPr>
          <w:p w14:paraId="68AD29C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28F82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C5053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ED2E8F2" w14:textId="77777777" w:rsidTr="007E1F29">
        <w:trPr>
          <w:cantSplit/>
        </w:trPr>
        <w:tc>
          <w:tcPr>
            <w:tcW w:w="794" w:type="dxa"/>
          </w:tcPr>
          <w:p w14:paraId="2443681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FC3DD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DCA5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C05273A" w14:textId="77777777" w:rsidTr="007E1F29">
        <w:trPr>
          <w:cantSplit/>
        </w:trPr>
        <w:tc>
          <w:tcPr>
            <w:tcW w:w="794" w:type="dxa"/>
          </w:tcPr>
          <w:p w14:paraId="1C3F5C7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CAFED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79EA3F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BE8B4F0" w14:textId="77777777" w:rsidTr="00572B29">
        <w:trPr>
          <w:cantSplit/>
        </w:trPr>
        <w:tc>
          <w:tcPr>
            <w:tcW w:w="794" w:type="dxa"/>
          </w:tcPr>
          <w:p w14:paraId="2CBEB68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6C7C4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7252C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4F31D3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1DE4BE0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1190F6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87DBA54" w14:textId="77777777" w:rsidTr="007E1F29">
        <w:trPr>
          <w:cantSplit/>
        </w:trPr>
        <w:tc>
          <w:tcPr>
            <w:tcW w:w="794" w:type="dxa"/>
          </w:tcPr>
          <w:p w14:paraId="7DB567E7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14:paraId="335FF25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E0E354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9214B9E" w14:textId="77777777" w:rsidTr="007E1F29">
        <w:trPr>
          <w:cantSplit/>
        </w:trPr>
        <w:tc>
          <w:tcPr>
            <w:tcW w:w="794" w:type="dxa"/>
          </w:tcPr>
          <w:p w14:paraId="5A61CD7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13E10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6ACAAC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B2190FC" w14:textId="77777777" w:rsidTr="007E1F29">
        <w:trPr>
          <w:cantSplit/>
        </w:trPr>
        <w:tc>
          <w:tcPr>
            <w:tcW w:w="794" w:type="dxa"/>
          </w:tcPr>
          <w:p w14:paraId="0D5EE1B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06D48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13C96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986498" w14:textId="77777777" w:rsidTr="007E1F29">
        <w:trPr>
          <w:cantSplit/>
        </w:trPr>
        <w:tc>
          <w:tcPr>
            <w:tcW w:w="794" w:type="dxa"/>
          </w:tcPr>
          <w:p w14:paraId="51C4126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02C0D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AC3C7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18A3B1" w14:textId="77777777" w:rsidTr="007E1F29">
        <w:trPr>
          <w:cantSplit/>
        </w:trPr>
        <w:tc>
          <w:tcPr>
            <w:tcW w:w="794" w:type="dxa"/>
          </w:tcPr>
          <w:p w14:paraId="2957DA0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5360C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B5B61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610E2F06" w14:textId="77777777" w:rsidTr="00572B29">
        <w:trPr>
          <w:cantSplit/>
        </w:trPr>
        <w:tc>
          <w:tcPr>
            <w:tcW w:w="794" w:type="dxa"/>
          </w:tcPr>
          <w:p w14:paraId="7D4CB4B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BE7EA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2EEF4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6EB1B5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B9DFEB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425607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D2AA50F" w14:textId="77777777" w:rsidTr="007E1F29">
        <w:trPr>
          <w:cantSplit/>
        </w:trPr>
        <w:tc>
          <w:tcPr>
            <w:tcW w:w="794" w:type="dxa"/>
          </w:tcPr>
          <w:p w14:paraId="0483C4E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14:paraId="4E266B0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2E598F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EC8B885" w14:textId="77777777" w:rsidTr="007E1F29">
        <w:trPr>
          <w:cantSplit/>
        </w:trPr>
        <w:tc>
          <w:tcPr>
            <w:tcW w:w="794" w:type="dxa"/>
          </w:tcPr>
          <w:p w14:paraId="580AFC0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74632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0BABB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4628416" w14:textId="77777777" w:rsidTr="007E1F29">
        <w:trPr>
          <w:cantSplit/>
        </w:trPr>
        <w:tc>
          <w:tcPr>
            <w:tcW w:w="794" w:type="dxa"/>
          </w:tcPr>
          <w:p w14:paraId="655BA3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892B4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4E8C2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13453C5" w14:textId="77777777" w:rsidTr="007E1F29">
        <w:trPr>
          <w:cantSplit/>
        </w:trPr>
        <w:tc>
          <w:tcPr>
            <w:tcW w:w="794" w:type="dxa"/>
          </w:tcPr>
          <w:p w14:paraId="12721F6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2A887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C2B20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D4D0330" w14:textId="77777777" w:rsidTr="007E1F29">
        <w:trPr>
          <w:cantSplit/>
        </w:trPr>
        <w:tc>
          <w:tcPr>
            <w:tcW w:w="794" w:type="dxa"/>
          </w:tcPr>
          <w:p w14:paraId="1F7E59E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4BA24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9D297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A44CCA8" w14:textId="77777777" w:rsidTr="00572B29">
        <w:trPr>
          <w:cantSplit/>
        </w:trPr>
        <w:tc>
          <w:tcPr>
            <w:tcW w:w="794" w:type="dxa"/>
          </w:tcPr>
          <w:p w14:paraId="1E80286C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9B84D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6C0F9D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1B89DD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9FD7EC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2B431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29582155" w14:textId="77777777" w:rsidTr="007E1F29">
        <w:trPr>
          <w:cantSplit/>
        </w:trPr>
        <w:tc>
          <w:tcPr>
            <w:tcW w:w="794" w:type="dxa"/>
          </w:tcPr>
          <w:p w14:paraId="728C49E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14:paraId="0AFCD681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0BDB86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89DAF3" w14:textId="77777777" w:rsidTr="007E1F29">
        <w:trPr>
          <w:cantSplit/>
        </w:trPr>
        <w:tc>
          <w:tcPr>
            <w:tcW w:w="794" w:type="dxa"/>
          </w:tcPr>
          <w:p w14:paraId="3503928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18CD9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93C21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0D6503B" w14:textId="77777777" w:rsidTr="007E1F29">
        <w:trPr>
          <w:cantSplit/>
        </w:trPr>
        <w:tc>
          <w:tcPr>
            <w:tcW w:w="794" w:type="dxa"/>
          </w:tcPr>
          <w:p w14:paraId="01A17A0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D2A7D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7DF2B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2EF501" w14:textId="77777777" w:rsidTr="007E1F29">
        <w:trPr>
          <w:cantSplit/>
        </w:trPr>
        <w:tc>
          <w:tcPr>
            <w:tcW w:w="794" w:type="dxa"/>
          </w:tcPr>
          <w:p w14:paraId="68D0CA9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F7DC2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BC5252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E6124EC" w14:textId="77777777" w:rsidTr="007E1F29">
        <w:trPr>
          <w:cantSplit/>
        </w:trPr>
        <w:tc>
          <w:tcPr>
            <w:tcW w:w="794" w:type="dxa"/>
          </w:tcPr>
          <w:p w14:paraId="4579E4C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4B8A9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101E2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49B8C30" w14:textId="77777777" w:rsidTr="00572B29">
        <w:trPr>
          <w:cantSplit/>
        </w:trPr>
        <w:tc>
          <w:tcPr>
            <w:tcW w:w="794" w:type="dxa"/>
          </w:tcPr>
          <w:p w14:paraId="3FD21D0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B1086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5DFF8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913239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721B6A3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68731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2BAFAAE" w14:textId="77777777" w:rsidTr="007E1F29">
        <w:trPr>
          <w:cantSplit/>
        </w:trPr>
        <w:tc>
          <w:tcPr>
            <w:tcW w:w="794" w:type="dxa"/>
          </w:tcPr>
          <w:p w14:paraId="3E48947F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14:paraId="01759AA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BB2D06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E8325E5" w14:textId="77777777" w:rsidTr="007E1F29">
        <w:trPr>
          <w:cantSplit/>
        </w:trPr>
        <w:tc>
          <w:tcPr>
            <w:tcW w:w="794" w:type="dxa"/>
          </w:tcPr>
          <w:p w14:paraId="5A2F865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299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FD53C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1A221F" w14:textId="77777777" w:rsidTr="007E1F29">
        <w:trPr>
          <w:cantSplit/>
        </w:trPr>
        <w:tc>
          <w:tcPr>
            <w:tcW w:w="794" w:type="dxa"/>
          </w:tcPr>
          <w:p w14:paraId="0851BC0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7198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8A563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D17608A" w14:textId="77777777" w:rsidTr="007E1F29">
        <w:trPr>
          <w:cantSplit/>
        </w:trPr>
        <w:tc>
          <w:tcPr>
            <w:tcW w:w="794" w:type="dxa"/>
          </w:tcPr>
          <w:p w14:paraId="1A9BC43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C2903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22CCC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9A56CDE" w14:textId="77777777" w:rsidTr="007E1F29">
        <w:trPr>
          <w:cantSplit/>
        </w:trPr>
        <w:tc>
          <w:tcPr>
            <w:tcW w:w="794" w:type="dxa"/>
          </w:tcPr>
          <w:p w14:paraId="74DF4AF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4C1F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54F0C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0BDDB29" w14:textId="77777777" w:rsidTr="00572B29">
        <w:trPr>
          <w:cantSplit/>
        </w:trPr>
        <w:tc>
          <w:tcPr>
            <w:tcW w:w="794" w:type="dxa"/>
          </w:tcPr>
          <w:p w14:paraId="2A4E3613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7D3DF0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E8D658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E44DF7F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17B9C6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2C8D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4AF3278" w14:textId="77777777" w:rsidTr="007E1F29">
        <w:trPr>
          <w:cantSplit/>
        </w:trPr>
        <w:tc>
          <w:tcPr>
            <w:tcW w:w="794" w:type="dxa"/>
          </w:tcPr>
          <w:p w14:paraId="633EF250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14:paraId="00E2C58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6C1679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FF2F77" w14:textId="77777777" w:rsidTr="007E1F29">
        <w:trPr>
          <w:cantSplit/>
        </w:trPr>
        <w:tc>
          <w:tcPr>
            <w:tcW w:w="794" w:type="dxa"/>
          </w:tcPr>
          <w:p w14:paraId="202FF03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1E215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F0E14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DED010C" w14:textId="77777777" w:rsidTr="007E1F29">
        <w:trPr>
          <w:cantSplit/>
        </w:trPr>
        <w:tc>
          <w:tcPr>
            <w:tcW w:w="794" w:type="dxa"/>
          </w:tcPr>
          <w:p w14:paraId="7FCCDDC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658E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13428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3E86BCC" w14:textId="77777777" w:rsidTr="007E1F29">
        <w:trPr>
          <w:cantSplit/>
        </w:trPr>
        <w:tc>
          <w:tcPr>
            <w:tcW w:w="794" w:type="dxa"/>
          </w:tcPr>
          <w:p w14:paraId="684E23C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BFF4F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24A55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802D6EC" w14:textId="77777777" w:rsidTr="007E1F29">
        <w:trPr>
          <w:cantSplit/>
        </w:trPr>
        <w:tc>
          <w:tcPr>
            <w:tcW w:w="794" w:type="dxa"/>
          </w:tcPr>
          <w:p w14:paraId="367C65D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5C0FA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D20B2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A00C73D" w14:textId="77777777" w:rsidTr="00572B29">
        <w:trPr>
          <w:cantSplit/>
        </w:trPr>
        <w:tc>
          <w:tcPr>
            <w:tcW w:w="794" w:type="dxa"/>
          </w:tcPr>
          <w:p w14:paraId="0FFBE9F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4B4E1F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E8500B" w14:textId="77777777"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6C41BA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D538A8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F5BF9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D46A941" w14:textId="77777777" w:rsidTr="007E1F29">
        <w:trPr>
          <w:cantSplit/>
        </w:trPr>
        <w:tc>
          <w:tcPr>
            <w:tcW w:w="794" w:type="dxa"/>
          </w:tcPr>
          <w:p w14:paraId="4C65FC62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14:paraId="7F901B3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670B7C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DE4938A" w14:textId="77777777" w:rsidTr="007E1F29">
        <w:trPr>
          <w:cantSplit/>
        </w:trPr>
        <w:tc>
          <w:tcPr>
            <w:tcW w:w="794" w:type="dxa"/>
          </w:tcPr>
          <w:p w14:paraId="5AD7EE4A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DD784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5B3A9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48CB81C" w14:textId="77777777" w:rsidTr="007E1F29">
        <w:trPr>
          <w:cantSplit/>
        </w:trPr>
        <w:tc>
          <w:tcPr>
            <w:tcW w:w="794" w:type="dxa"/>
          </w:tcPr>
          <w:p w14:paraId="74FD14A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0E773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00D23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84B265F" w14:textId="77777777" w:rsidTr="007E1F29">
        <w:trPr>
          <w:cantSplit/>
        </w:trPr>
        <w:tc>
          <w:tcPr>
            <w:tcW w:w="794" w:type="dxa"/>
          </w:tcPr>
          <w:p w14:paraId="157FCBE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BD82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40997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7934D6A" w14:textId="77777777" w:rsidTr="007E1F29">
        <w:trPr>
          <w:cantSplit/>
        </w:trPr>
        <w:tc>
          <w:tcPr>
            <w:tcW w:w="794" w:type="dxa"/>
          </w:tcPr>
          <w:p w14:paraId="160BC55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E17E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080ACE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BB8B517" w14:textId="77777777" w:rsidTr="00572B29">
        <w:trPr>
          <w:cantSplit/>
        </w:trPr>
        <w:tc>
          <w:tcPr>
            <w:tcW w:w="794" w:type="dxa"/>
          </w:tcPr>
          <w:p w14:paraId="590DA769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BDC410E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80808B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3AF7C16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742909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B201B2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1FF2920" w14:textId="77777777" w:rsidTr="007E1F29">
        <w:trPr>
          <w:cantSplit/>
        </w:trPr>
        <w:tc>
          <w:tcPr>
            <w:tcW w:w="794" w:type="dxa"/>
          </w:tcPr>
          <w:p w14:paraId="4DC3B861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14:paraId="688535E8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971E8DC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914BAD7" w14:textId="77777777" w:rsidTr="007E1F29">
        <w:trPr>
          <w:cantSplit/>
        </w:trPr>
        <w:tc>
          <w:tcPr>
            <w:tcW w:w="794" w:type="dxa"/>
          </w:tcPr>
          <w:p w14:paraId="34D9650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048992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1E64F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407C0E4" w14:textId="77777777" w:rsidTr="007E1F29">
        <w:trPr>
          <w:cantSplit/>
        </w:trPr>
        <w:tc>
          <w:tcPr>
            <w:tcW w:w="794" w:type="dxa"/>
          </w:tcPr>
          <w:p w14:paraId="4B5092C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1C0A33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C036E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1F9EDF" w14:textId="77777777" w:rsidTr="007E1F29">
        <w:trPr>
          <w:cantSplit/>
        </w:trPr>
        <w:tc>
          <w:tcPr>
            <w:tcW w:w="794" w:type="dxa"/>
          </w:tcPr>
          <w:p w14:paraId="487FDDC5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6B9A7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11C78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193950C" w14:textId="77777777" w:rsidTr="007E1F29">
        <w:trPr>
          <w:cantSplit/>
        </w:trPr>
        <w:tc>
          <w:tcPr>
            <w:tcW w:w="794" w:type="dxa"/>
          </w:tcPr>
          <w:p w14:paraId="581E7FFE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2108D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5D18F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3290609" w14:textId="77777777" w:rsidTr="00572B29">
        <w:trPr>
          <w:cantSplit/>
        </w:trPr>
        <w:tc>
          <w:tcPr>
            <w:tcW w:w="794" w:type="dxa"/>
          </w:tcPr>
          <w:p w14:paraId="05C9B49F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622E14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7D9454F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3C8A5C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544D0D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0C028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E6B7123" w14:textId="77777777" w:rsidTr="007E1F29">
        <w:trPr>
          <w:cantSplit/>
        </w:trPr>
        <w:tc>
          <w:tcPr>
            <w:tcW w:w="794" w:type="dxa"/>
          </w:tcPr>
          <w:p w14:paraId="138D268E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14:paraId="290CC5D7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0EA20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A43642B" w14:textId="77777777" w:rsidTr="007E1F29">
        <w:trPr>
          <w:cantSplit/>
        </w:trPr>
        <w:tc>
          <w:tcPr>
            <w:tcW w:w="794" w:type="dxa"/>
          </w:tcPr>
          <w:p w14:paraId="0AE030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5B7E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8C9BD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19BFF23" w14:textId="77777777" w:rsidTr="007E1F29">
        <w:trPr>
          <w:cantSplit/>
        </w:trPr>
        <w:tc>
          <w:tcPr>
            <w:tcW w:w="794" w:type="dxa"/>
          </w:tcPr>
          <w:p w14:paraId="2666900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B01E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A82A90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5F385ED" w14:textId="77777777" w:rsidTr="007E1F29">
        <w:trPr>
          <w:cantSplit/>
        </w:trPr>
        <w:tc>
          <w:tcPr>
            <w:tcW w:w="794" w:type="dxa"/>
          </w:tcPr>
          <w:p w14:paraId="2897AA0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6266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03DAF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9EF520C" w14:textId="77777777" w:rsidTr="007E1F29">
        <w:trPr>
          <w:cantSplit/>
        </w:trPr>
        <w:tc>
          <w:tcPr>
            <w:tcW w:w="794" w:type="dxa"/>
          </w:tcPr>
          <w:p w14:paraId="4A65B34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BB75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D614F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6BA1EF1" w14:textId="77777777" w:rsidTr="00572B29">
        <w:trPr>
          <w:cantSplit/>
        </w:trPr>
        <w:tc>
          <w:tcPr>
            <w:tcW w:w="794" w:type="dxa"/>
          </w:tcPr>
          <w:p w14:paraId="1D2B7C0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4268C5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41C11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082A41E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E9887E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A1D9B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483DDAD" w14:textId="77777777" w:rsidTr="007E1F29">
        <w:trPr>
          <w:cantSplit/>
        </w:trPr>
        <w:tc>
          <w:tcPr>
            <w:tcW w:w="794" w:type="dxa"/>
          </w:tcPr>
          <w:p w14:paraId="582F47DB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14:paraId="28E48FF3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732CA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7F76CE1" w14:textId="77777777" w:rsidTr="007E1F29">
        <w:trPr>
          <w:cantSplit/>
        </w:trPr>
        <w:tc>
          <w:tcPr>
            <w:tcW w:w="794" w:type="dxa"/>
          </w:tcPr>
          <w:p w14:paraId="61DC10B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7AE2CC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5B988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CB03BC4" w14:textId="77777777" w:rsidTr="007E1F29">
        <w:trPr>
          <w:cantSplit/>
        </w:trPr>
        <w:tc>
          <w:tcPr>
            <w:tcW w:w="794" w:type="dxa"/>
          </w:tcPr>
          <w:p w14:paraId="3A18B48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D363A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A212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33C841F" w14:textId="77777777" w:rsidTr="007E1F29">
        <w:trPr>
          <w:cantSplit/>
        </w:trPr>
        <w:tc>
          <w:tcPr>
            <w:tcW w:w="794" w:type="dxa"/>
          </w:tcPr>
          <w:p w14:paraId="3FF1B348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77AC5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1B87FC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A626DED" w14:textId="77777777" w:rsidTr="007E1F29">
        <w:trPr>
          <w:cantSplit/>
        </w:trPr>
        <w:tc>
          <w:tcPr>
            <w:tcW w:w="794" w:type="dxa"/>
          </w:tcPr>
          <w:p w14:paraId="03A56E3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2A68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3B3B6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8BD9BBF" w14:textId="77777777" w:rsidTr="00572B29">
        <w:trPr>
          <w:cantSplit/>
        </w:trPr>
        <w:tc>
          <w:tcPr>
            <w:tcW w:w="794" w:type="dxa"/>
          </w:tcPr>
          <w:p w14:paraId="5D200DF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C39F2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0CBC89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127951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CA9BEEB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0E0D79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1739202A" w14:textId="77777777" w:rsidTr="007E1F29">
        <w:trPr>
          <w:cantSplit/>
        </w:trPr>
        <w:tc>
          <w:tcPr>
            <w:tcW w:w="794" w:type="dxa"/>
          </w:tcPr>
          <w:p w14:paraId="468FDE7C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14:paraId="1857254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3E9DD0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5FBE43D" w14:textId="77777777" w:rsidTr="007E1F29">
        <w:trPr>
          <w:cantSplit/>
        </w:trPr>
        <w:tc>
          <w:tcPr>
            <w:tcW w:w="794" w:type="dxa"/>
          </w:tcPr>
          <w:p w14:paraId="0593987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4BEED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163BAB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5E3794A" w14:textId="77777777" w:rsidTr="007E1F29">
        <w:trPr>
          <w:cantSplit/>
        </w:trPr>
        <w:tc>
          <w:tcPr>
            <w:tcW w:w="794" w:type="dxa"/>
          </w:tcPr>
          <w:p w14:paraId="3B6FDF3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D204E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133BA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6B7099D" w14:textId="77777777" w:rsidTr="007E1F29">
        <w:trPr>
          <w:cantSplit/>
        </w:trPr>
        <w:tc>
          <w:tcPr>
            <w:tcW w:w="794" w:type="dxa"/>
          </w:tcPr>
          <w:p w14:paraId="72B0D1A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675E8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A2A59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33A9B01" w14:textId="77777777" w:rsidTr="007E1F29">
        <w:trPr>
          <w:cantSplit/>
        </w:trPr>
        <w:tc>
          <w:tcPr>
            <w:tcW w:w="794" w:type="dxa"/>
          </w:tcPr>
          <w:p w14:paraId="46F8A6A0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1D12C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654CA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D10BCAB" w14:textId="77777777" w:rsidTr="00572B29">
        <w:trPr>
          <w:cantSplit/>
        </w:trPr>
        <w:tc>
          <w:tcPr>
            <w:tcW w:w="794" w:type="dxa"/>
          </w:tcPr>
          <w:p w14:paraId="0A59444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9CA272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622AA0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23146DC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AE11048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3A4FCE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390A6045" w14:textId="77777777" w:rsidTr="007E1F29">
        <w:trPr>
          <w:cantSplit/>
        </w:trPr>
        <w:tc>
          <w:tcPr>
            <w:tcW w:w="794" w:type="dxa"/>
          </w:tcPr>
          <w:p w14:paraId="61C419E6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14:paraId="3B2265A5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A243A8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50A9690" w14:textId="77777777" w:rsidTr="007E1F29">
        <w:trPr>
          <w:cantSplit/>
        </w:trPr>
        <w:tc>
          <w:tcPr>
            <w:tcW w:w="794" w:type="dxa"/>
          </w:tcPr>
          <w:p w14:paraId="5E1C018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74207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0E4F72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3BE7AF34" w14:textId="77777777" w:rsidTr="007E1F29">
        <w:trPr>
          <w:cantSplit/>
        </w:trPr>
        <w:tc>
          <w:tcPr>
            <w:tcW w:w="794" w:type="dxa"/>
          </w:tcPr>
          <w:p w14:paraId="423EFD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8E67F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374F3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419E9ED8" w14:textId="77777777" w:rsidTr="007E1F29">
        <w:trPr>
          <w:cantSplit/>
        </w:trPr>
        <w:tc>
          <w:tcPr>
            <w:tcW w:w="794" w:type="dxa"/>
          </w:tcPr>
          <w:p w14:paraId="423921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D19880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42BB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8666A25" w14:textId="77777777" w:rsidTr="007E1F29">
        <w:trPr>
          <w:cantSplit/>
        </w:trPr>
        <w:tc>
          <w:tcPr>
            <w:tcW w:w="794" w:type="dxa"/>
          </w:tcPr>
          <w:p w14:paraId="7D408C3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514D8A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A187C5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2E5A041" w14:textId="77777777" w:rsidTr="00572B29">
        <w:trPr>
          <w:cantSplit/>
        </w:trPr>
        <w:tc>
          <w:tcPr>
            <w:tcW w:w="794" w:type="dxa"/>
          </w:tcPr>
          <w:p w14:paraId="6C030027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29DBE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41C31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89BE02A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BE53AC4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0C5814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5D4FBEA" w14:textId="77777777" w:rsidTr="007E1F29">
        <w:trPr>
          <w:cantSplit/>
        </w:trPr>
        <w:tc>
          <w:tcPr>
            <w:tcW w:w="794" w:type="dxa"/>
          </w:tcPr>
          <w:p w14:paraId="1EF3907D" w14:textId="77777777"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14:paraId="00FACE1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0C161E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30C22F5" w14:textId="77777777" w:rsidTr="007E1F29">
        <w:trPr>
          <w:cantSplit/>
        </w:trPr>
        <w:tc>
          <w:tcPr>
            <w:tcW w:w="794" w:type="dxa"/>
          </w:tcPr>
          <w:p w14:paraId="56D0F2B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FB7F1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46ED58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5DFB196" w14:textId="77777777" w:rsidTr="007E1F29">
        <w:trPr>
          <w:cantSplit/>
        </w:trPr>
        <w:tc>
          <w:tcPr>
            <w:tcW w:w="794" w:type="dxa"/>
          </w:tcPr>
          <w:p w14:paraId="63A5F09C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C88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D1420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EFDCAF1" w14:textId="77777777" w:rsidTr="007E1F29">
        <w:trPr>
          <w:cantSplit/>
        </w:trPr>
        <w:tc>
          <w:tcPr>
            <w:tcW w:w="794" w:type="dxa"/>
          </w:tcPr>
          <w:p w14:paraId="41AC783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8BF28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E4E3A3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1C4CD98" w14:textId="77777777" w:rsidTr="007E1F29">
        <w:trPr>
          <w:cantSplit/>
        </w:trPr>
        <w:tc>
          <w:tcPr>
            <w:tcW w:w="794" w:type="dxa"/>
          </w:tcPr>
          <w:p w14:paraId="495F5A8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20410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6CC4BF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1435AF39" w14:textId="77777777" w:rsidTr="00572B29">
        <w:trPr>
          <w:cantSplit/>
        </w:trPr>
        <w:tc>
          <w:tcPr>
            <w:tcW w:w="794" w:type="dxa"/>
          </w:tcPr>
          <w:p w14:paraId="061023F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3FF20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8FD0A8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4D0FD81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A44AAA7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53988B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0A5EFCAD" w14:textId="77777777" w:rsidTr="007E1F29">
        <w:trPr>
          <w:cantSplit/>
        </w:trPr>
        <w:tc>
          <w:tcPr>
            <w:tcW w:w="794" w:type="dxa"/>
          </w:tcPr>
          <w:p w14:paraId="73E21B7C" w14:textId="77777777"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44454D2C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1AE64D5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0BCE5E9" w14:textId="77777777" w:rsidTr="007E1F29">
        <w:trPr>
          <w:cantSplit/>
        </w:trPr>
        <w:tc>
          <w:tcPr>
            <w:tcW w:w="794" w:type="dxa"/>
          </w:tcPr>
          <w:p w14:paraId="79101C49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1A197F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511C70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3AF8355" w14:textId="77777777" w:rsidTr="007E1F29">
        <w:trPr>
          <w:cantSplit/>
        </w:trPr>
        <w:tc>
          <w:tcPr>
            <w:tcW w:w="794" w:type="dxa"/>
          </w:tcPr>
          <w:p w14:paraId="69CCBA5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166DC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7D86F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593CC495" w14:textId="77777777" w:rsidTr="007E1F29">
        <w:trPr>
          <w:cantSplit/>
        </w:trPr>
        <w:tc>
          <w:tcPr>
            <w:tcW w:w="794" w:type="dxa"/>
          </w:tcPr>
          <w:p w14:paraId="7F4E000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634C67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76F90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E08D1FA" w14:textId="77777777" w:rsidTr="007E1F29">
        <w:trPr>
          <w:cantSplit/>
        </w:trPr>
        <w:tc>
          <w:tcPr>
            <w:tcW w:w="794" w:type="dxa"/>
          </w:tcPr>
          <w:p w14:paraId="0B4E5AC7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D452E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53DB17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426EA82" w14:textId="77777777" w:rsidTr="00572B29">
        <w:trPr>
          <w:cantSplit/>
        </w:trPr>
        <w:tc>
          <w:tcPr>
            <w:tcW w:w="794" w:type="dxa"/>
          </w:tcPr>
          <w:p w14:paraId="636C4EB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15B0A8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3FF500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6F2CC3D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4ADC502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6B9480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49C57BEB" w14:textId="77777777" w:rsidTr="007E1F29">
        <w:trPr>
          <w:cantSplit/>
        </w:trPr>
        <w:tc>
          <w:tcPr>
            <w:tcW w:w="794" w:type="dxa"/>
          </w:tcPr>
          <w:p w14:paraId="236325E5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14:paraId="2DB17A9D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B9AA43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2F30023" w14:textId="77777777" w:rsidTr="007E1F29">
        <w:trPr>
          <w:cantSplit/>
        </w:trPr>
        <w:tc>
          <w:tcPr>
            <w:tcW w:w="794" w:type="dxa"/>
          </w:tcPr>
          <w:p w14:paraId="382FCD53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4B2A9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A6B82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F728508" w14:textId="77777777" w:rsidTr="007E1F29">
        <w:trPr>
          <w:cantSplit/>
        </w:trPr>
        <w:tc>
          <w:tcPr>
            <w:tcW w:w="794" w:type="dxa"/>
          </w:tcPr>
          <w:p w14:paraId="6F592E5B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544BC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BEBC85D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7CCF760" w14:textId="77777777" w:rsidTr="007E1F29">
        <w:trPr>
          <w:cantSplit/>
        </w:trPr>
        <w:tc>
          <w:tcPr>
            <w:tcW w:w="794" w:type="dxa"/>
          </w:tcPr>
          <w:p w14:paraId="07665774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35C4EB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D06C06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683FE8E6" w14:textId="77777777" w:rsidTr="007E1F29">
        <w:trPr>
          <w:cantSplit/>
        </w:trPr>
        <w:tc>
          <w:tcPr>
            <w:tcW w:w="794" w:type="dxa"/>
          </w:tcPr>
          <w:p w14:paraId="2D3AE582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837894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B5A321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313A83A9" w14:textId="77777777" w:rsidTr="00572B29">
        <w:trPr>
          <w:cantSplit/>
        </w:trPr>
        <w:tc>
          <w:tcPr>
            <w:tcW w:w="794" w:type="dxa"/>
          </w:tcPr>
          <w:p w14:paraId="76D6BD6E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2E2B29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D9B3FA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14:paraId="1980F4C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6DA3F89" w14:textId="77777777"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C429B5" w14:textId="77777777"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14:paraId="585E9D36" w14:textId="77777777" w:rsidTr="007E1F29">
        <w:trPr>
          <w:cantSplit/>
        </w:trPr>
        <w:tc>
          <w:tcPr>
            <w:tcW w:w="794" w:type="dxa"/>
          </w:tcPr>
          <w:p w14:paraId="033B18B0" w14:textId="77777777"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14:paraId="0D2ED9BA" w14:textId="77777777"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9637A7B" w14:textId="77777777"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1609F063" w14:textId="77777777" w:rsidTr="007E1F29">
        <w:trPr>
          <w:cantSplit/>
        </w:trPr>
        <w:tc>
          <w:tcPr>
            <w:tcW w:w="794" w:type="dxa"/>
          </w:tcPr>
          <w:p w14:paraId="40C1F7AF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7D0F5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2845C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245FD5DA" w14:textId="77777777" w:rsidTr="007E1F29">
        <w:trPr>
          <w:cantSplit/>
        </w:trPr>
        <w:tc>
          <w:tcPr>
            <w:tcW w:w="794" w:type="dxa"/>
          </w:tcPr>
          <w:p w14:paraId="1657BA91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9D13C8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0CC7F5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78C76485" w14:textId="77777777" w:rsidTr="007E1F29">
        <w:trPr>
          <w:cantSplit/>
        </w:trPr>
        <w:tc>
          <w:tcPr>
            <w:tcW w:w="794" w:type="dxa"/>
          </w:tcPr>
          <w:p w14:paraId="0B9BC97D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8D8A36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FC3699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14:paraId="056F4B60" w14:textId="77777777" w:rsidTr="007E1F29">
        <w:trPr>
          <w:cantSplit/>
        </w:trPr>
        <w:tc>
          <w:tcPr>
            <w:tcW w:w="794" w:type="dxa"/>
          </w:tcPr>
          <w:p w14:paraId="14683376" w14:textId="77777777"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AF421" w14:textId="77777777"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C49404" w14:textId="77777777"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D87484C" w14:textId="77777777" w:rsidTr="00572B29">
        <w:trPr>
          <w:cantSplit/>
        </w:trPr>
        <w:tc>
          <w:tcPr>
            <w:tcW w:w="794" w:type="dxa"/>
          </w:tcPr>
          <w:p w14:paraId="19AB6756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A81054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ED670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61DA31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3961BB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CAD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9812C39" w14:textId="77777777" w:rsidTr="007E1F29">
        <w:trPr>
          <w:cantSplit/>
        </w:trPr>
        <w:tc>
          <w:tcPr>
            <w:tcW w:w="794" w:type="dxa"/>
          </w:tcPr>
          <w:p w14:paraId="4A07115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14:paraId="0C30D182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7E223B8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20A181" w14:textId="77777777" w:rsidTr="007E1F29">
        <w:trPr>
          <w:cantSplit/>
        </w:trPr>
        <w:tc>
          <w:tcPr>
            <w:tcW w:w="794" w:type="dxa"/>
          </w:tcPr>
          <w:p w14:paraId="7B8A738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7DEBD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CC5D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8F97557" w14:textId="77777777" w:rsidTr="007E1F29">
        <w:trPr>
          <w:cantSplit/>
        </w:trPr>
        <w:tc>
          <w:tcPr>
            <w:tcW w:w="794" w:type="dxa"/>
          </w:tcPr>
          <w:p w14:paraId="1BE0B7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E2962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A6F45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DC8D554" w14:textId="77777777" w:rsidTr="007E1F29">
        <w:trPr>
          <w:cantSplit/>
        </w:trPr>
        <w:tc>
          <w:tcPr>
            <w:tcW w:w="794" w:type="dxa"/>
          </w:tcPr>
          <w:p w14:paraId="751777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4F5A3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F45A49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682B4E" w14:textId="77777777" w:rsidTr="007E1F29">
        <w:trPr>
          <w:cantSplit/>
        </w:trPr>
        <w:tc>
          <w:tcPr>
            <w:tcW w:w="794" w:type="dxa"/>
          </w:tcPr>
          <w:p w14:paraId="2CACDD7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BA0CC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891E9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182535C" w14:textId="77777777" w:rsidTr="00572B29">
        <w:trPr>
          <w:cantSplit/>
        </w:trPr>
        <w:tc>
          <w:tcPr>
            <w:tcW w:w="794" w:type="dxa"/>
          </w:tcPr>
          <w:p w14:paraId="345200A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EF5AFC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C4B3C9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ED48A1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831E4C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23BB4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5A0CD0C" w14:textId="77777777" w:rsidTr="007E1F29">
        <w:trPr>
          <w:cantSplit/>
        </w:trPr>
        <w:tc>
          <w:tcPr>
            <w:tcW w:w="794" w:type="dxa"/>
          </w:tcPr>
          <w:p w14:paraId="2AC201B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14:paraId="6FC8011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6DF0A7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DB6438" w14:textId="77777777" w:rsidTr="007E1F29">
        <w:trPr>
          <w:cantSplit/>
        </w:trPr>
        <w:tc>
          <w:tcPr>
            <w:tcW w:w="794" w:type="dxa"/>
          </w:tcPr>
          <w:p w14:paraId="54E7151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0AAA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FDBA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C248F8" w14:textId="77777777" w:rsidTr="007E1F29">
        <w:trPr>
          <w:cantSplit/>
        </w:trPr>
        <w:tc>
          <w:tcPr>
            <w:tcW w:w="794" w:type="dxa"/>
          </w:tcPr>
          <w:p w14:paraId="37A0B98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FA02D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14C2F6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DE63E3" w14:textId="77777777" w:rsidTr="007E1F29">
        <w:trPr>
          <w:cantSplit/>
        </w:trPr>
        <w:tc>
          <w:tcPr>
            <w:tcW w:w="794" w:type="dxa"/>
          </w:tcPr>
          <w:p w14:paraId="02763CC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07046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408FE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4911FE" w14:textId="77777777" w:rsidTr="007E1F29">
        <w:trPr>
          <w:cantSplit/>
        </w:trPr>
        <w:tc>
          <w:tcPr>
            <w:tcW w:w="794" w:type="dxa"/>
          </w:tcPr>
          <w:p w14:paraId="62AABC2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000E7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37A1D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A1B08F8" w14:textId="77777777" w:rsidTr="00572B29">
        <w:trPr>
          <w:cantSplit/>
        </w:trPr>
        <w:tc>
          <w:tcPr>
            <w:tcW w:w="794" w:type="dxa"/>
          </w:tcPr>
          <w:p w14:paraId="57442965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F4E5A6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A33C8B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5654FF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FA7FE4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D2D5E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400390B" w14:textId="77777777" w:rsidTr="007E1F29">
        <w:trPr>
          <w:cantSplit/>
        </w:trPr>
        <w:tc>
          <w:tcPr>
            <w:tcW w:w="794" w:type="dxa"/>
          </w:tcPr>
          <w:p w14:paraId="4AB9AE6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14:paraId="50640F5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9AC59D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739AEEF" w14:textId="77777777" w:rsidTr="007E1F29">
        <w:trPr>
          <w:cantSplit/>
        </w:trPr>
        <w:tc>
          <w:tcPr>
            <w:tcW w:w="794" w:type="dxa"/>
          </w:tcPr>
          <w:p w14:paraId="279938F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2AE04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EBC6E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2DB3BB" w14:textId="77777777" w:rsidTr="007E1F29">
        <w:trPr>
          <w:cantSplit/>
        </w:trPr>
        <w:tc>
          <w:tcPr>
            <w:tcW w:w="794" w:type="dxa"/>
          </w:tcPr>
          <w:p w14:paraId="1AF8D0B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6B66F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5A59A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BF080EE" w14:textId="77777777" w:rsidTr="007E1F29">
        <w:trPr>
          <w:cantSplit/>
        </w:trPr>
        <w:tc>
          <w:tcPr>
            <w:tcW w:w="794" w:type="dxa"/>
          </w:tcPr>
          <w:p w14:paraId="1E54EDF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39FF3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FFA1D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457828" w14:textId="77777777" w:rsidTr="007E1F29">
        <w:trPr>
          <w:cantSplit/>
        </w:trPr>
        <w:tc>
          <w:tcPr>
            <w:tcW w:w="794" w:type="dxa"/>
          </w:tcPr>
          <w:p w14:paraId="548F23C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5C19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47604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5E01F16F" w14:textId="77777777" w:rsidTr="00572B29">
        <w:trPr>
          <w:cantSplit/>
        </w:trPr>
        <w:tc>
          <w:tcPr>
            <w:tcW w:w="794" w:type="dxa"/>
          </w:tcPr>
          <w:p w14:paraId="7F1F73D0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AAF83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B980ED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79408D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37ED81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35308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FE43A02" w14:textId="77777777" w:rsidTr="007E1F29">
        <w:trPr>
          <w:cantSplit/>
        </w:trPr>
        <w:tc>
          <w:tcPr>
            <w:tcW w:w="794" w:type="dxa"/>
          </w:tcPr>
          <w:p w14:paraId="6523A00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14:paraId="22BF25C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A19191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8AD400" w14:textId="77777777" w:rsidTr="007E1F29">
        <w:trPr>
          <w:cantSplit/>
        </w:trPr>
        <w:tc>
          <w:tcPr>
            <w:tcW w:w="794" w:type="dxa"/>
          </w:tcPr>
          <w:p w14:paraId="0192307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5A725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E0578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767540F" w14:textId="77777777" w:rsidTr="007E1F29">
        <w:trPr>
          <w:cantSplit/>
        </w:trPr>
        <w:tc>
          <w:tcPr>
            <w:tcW w:w="794" w:type="dxa"/>
          </w:tcPr>
          <w:p w14:paraId="65F3C47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C3DE9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03CC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D24D31C" w14:textId="77777777" w:rsidTr="007E1F29">
        <w:trPr>
          <w:cantSplit/>
        </w:trPr>
        <w:tc>
          <w:tcPr>
            <w:tcW w:w="794" w:type="dxa"/>
          </w:tcPr>
          <w:p w14:paraId="0210BA2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C19FC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D1AEDE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92AA0B" w14:textId="77777777" w:rsidTr="007E1F29">
        <w:trPr>
          <w:cantSplit/>
        </w:trPr>
        <w:tc>
          <w:tcPr>
            <w:tcW w:w="794" w:type="dxa"/>
          </w:tcPr>
          <w:p w14:paraId="38C3DB7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C7860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D6C8E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051C89DB" w14:textId="77777777" w:rsidTr="00572B29">
        <w:trPr>
          <w:cantSplit/>
        </w:trPr>
        <w:tc>
          <w:tcPr>
            <w:tcW w:w="794" w:type="dxa"/>
          </w:tcPr>
          <w:p w14:paraId="5D92449B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5EDBA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E14C4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AC71BD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838491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57BBA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432EB3E" w14:textId="77777777" w:rsidTr="007E1F29">
        <w:trPr>
          <w:cantSplit/>
        </w:trPr>
        <w:tc>
          <w:tcPr>
            <w:tcW w:w="794" w:type="dxa"/>
          </w:tcPr>
          <w:p w14:paraId="33849C44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14:paraId="016BB24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A2EB8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7A64F15" w14:textId="77777777" w:rsidTr="007E1F29">
        <w:trPr>
          <w:cantSplit/>
        </w:trPr>
        <w:tc>
          <w:tcPr>
            <w:tcW w:w="794" w:type="dxa"/>
          </w:tcPr>
          <w:p w14:paraId="4077944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7F8B5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11102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2E7432A" w14:textId="77777777" w:rsidTr="007E1F29">
        <w:trPr>
          <w:cantSplit/>
        </w:trPr>
        <w:tc>
          <w:tcPr>
            <w:tcW w:w="794" w:type="dxa"/>
          </w:tcPr>
          <w:p w14:paraId="4234D66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13394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88B07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5C299A" w14:textId="77777777" w:rsidTr="007E1F29">
        <w:trPr>
          <w:cantSplit/>
        </w:trPr>
        <w:tc>
          <w:tcPr>
            <w:tcW w:w="794" w:type="dxa"/>
          </w:tcPr>
          <w:p w14:paraId="1D0879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31A0E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F6350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7874EC" w14:textId="77777777" w:rsidTr="007E1F29">
        <w:trPr>
          <w:cantSplit/>
        </w:trPr>
        <w:tc>
          <w:tcPr>
            <w:tcW w:w="794" w:type="dxa"/>
          </w:tcPr>
          <w:p w14:paraId="51B4C24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8ED72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E071B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7A56CC0A" w14:textId="77777777" w:rsidTr="00572B29">
        <w:trPr>
          <w:cantSplit/>
        </w:trPr>
        <w:tc>
          <w:tcPr>
            <w:tcW w:w="794" w:type="dxa"/>
          </w:tcPr>
          <w:p w14:paraId="792A2E9D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4B35AB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DEA38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3EB6F6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35453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AE407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DC92DA0" w14:textId="77777777" w:rsidTr="007E1F29">
        <w:trPr>
          <w:cantSplit/>
        </w:trPr>
        <w:tc>
          <w:tcPr>
            <w:tcW w:w="794" w:type="dxa"/>
          </w:tcPr>
          <w:p w14:paraId="4A1D3395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14:paraId="5D50B651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6F1D6F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B580773" w14:textId="77777777" w:rsidTr="007E1F29">
        <w:trPr>
          <w:cantSplit/>
        </w:trPr>
        <w:tc>
          <w:tcPr>
            <w:tcW w:w="794" w:type="dxa"/>
          </w:tcPr>
          <w:p w14:paraId="39E8282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59D9A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00BCC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769B56" w14:textId="77777777" w:rsidTr="007E1F29">
        <w:trPr>
          <w:cantSplit/>
        </w:trPr>
        <w:tc>
          <w:tcPr>
            <w:tcW w:w="794" w:type="dxa"/>
          </w:tcPr>
          <w:p w14:paraId="6B228D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A43FA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2B12A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B6698F" w14:textId="77777777" w:rsidTr="007E1F29">
        <w:trPr>
          <w:cantSplit/>
        </w:trPr>
        <w:tc>
          <w:tcPr>
            <w:tcW w:w="794" w:type="dxa"/>
          </w:tcPr>
          <w:p w14:paraId="0F31D47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B1734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9F9F7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D6712F" w14:textId="77777777" w:rsidTr="007E1F29">
        <w:trPr>
          <w:cantSplit/>
        </w:trPr>
        <w:tc>
          <w:tcPr>
            <w:tcW w:w="794" w:type="dxa"/>
          </w:tcPr>
          <w:p w14:paraId="79FC630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70A3D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4B53B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2A4633E5" w14:textId="77777777" w:rsidTr="00572B29">
        <w:trPr>
          <w:cantSplit/>
        </w:trPr>
        <w:tc>
          <w:tcPr>
            <w:tcW w:w="794" w:type="dxa"/>
          </w:tcPr>
          <w:p w14:paraId="57C107A4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4F0A2D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419FF9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64C74E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AA2EDC0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878D8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1827598" w14:textId="77777777" w:rsidTr="007E1F29">
        <w:trPr>
          <w:cantSplit/>
        </w:trPr>
        <w:tc>
          <w:tcPr>
            <w:tcW w:w="794" w:type="dxa"/>
          </w:tcPr>
          <w:p w14:paraId="0E2D1F4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14:paraId="7416A9F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8305C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09D90D" w14:textId="77777777" w:rsidTr="007E1F29">
        <w:trPr>
          <w:cantSplit/>
        </w:trPr>
        <w:tc>
          <w:tcPr>
            <w:tcW w:w="794" w:type="dxa"/>
          </w:tcPr>
          <w:p w14:paraId="14E6262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53840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FC1DA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431C069" w14:textId="77777777" w:rsidTr="007E1F29">
        <w:trPr>
          <w:cantSplit/>
        </w:trPr>
        <w:tc>
          <w:tcPr>
            <w:tcW w:w="794" w:type="dxa"/>
          </w:tcPr>
          <w:p w14:paraId="65D86B3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6E0B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38D43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2C24F8" w14:textId="77777777" w:rsidTr="007E1F29">
        <w:trPr>
          <w:cantSplit/>
        </w:trPr>
        <w:tc>
          <w:tcPr>
            <w:tcW w:w="794" w:type="dxa"/>
          </w:tcPr>
          <w:p w14:paraId="23AF36B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D3CC2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4B9F5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8525224" w14:textId="77777777" w:rsidTr="007E1F29">
        <w:trPr>
          <w:cantSplit/>
        </w:trPr>
        <w:tc>
          <w:tcPr>
            <w:tcW w:w="794" w:type="dxa"/>
          </w:tcPr>
          <w:p w14:paraId="5F93148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88A35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CEE2D7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14:paraId="452D8760" w14:textId="77777777" w:rsidTr="00572B29">
        <w:trPr>
          <w:cantSplit/>
        </w:trPr>
        <w:tc>
          <w:tcPr>
            <w:tcW w:w="794" w:type="dxa"/>
          </w:tcPr>
          <w:p w14:paraId="09262638" w14:textId="77777777"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4DEA1" w14:textId="77777777"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AF5340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B5DD966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719B53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4AA9B9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5A6F878" w14:textId="77777777" w:rsidTr="007E1F29">
        <w:trPr>
          <w:cantSplit/>
        </w:trPr>
        <w:tc>
          <w:tcPr>
            <w:tcW w:w="794" w:type="dxa"/>
          </w:tcPr>
          <w:p w14:paraId="0A6A0AE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14:paraId="2131FD1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C730C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C4380CF" w14:textId="77777777" w:rsidTr="007E1F29">
        <w:trPr>
          <w:cantSplit/>
        </w:trPr>
        <w:tc>
          <w:tcPr>
            <w:tcW w:w="794" w:type="dxa"/>
          </w:tcPr>
          <w:p w14:paraId="4196D39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FD99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68C37B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899849" w14:textId="77777777" w:rsidTr="007E1F29">
        <w:trPr>
          <w:cantSplit/>
        </w:trPr>
        <w:tc>
          <w:tcPr>
            <w:tcW w:w="794" w:type="dxa"/>
          </w:tcPr>
          <w:p w14:paraId="44B191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17FD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77BC9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D0EB6C1" w14:textId="77777777" w:rsidTr="007E1F29">
        <w:trPr>
          <w:cantSplit/>
        </w:trPr>
        <w:tc>
          <w:tcPr>
            <w:tcW w:w="794" w:type="dxa"/>
          </w:tcPr>
          <w:p w14:paraId="37A3F64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C89E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B3BAB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C45E234" w14:textId="77777777" w:rsidTr="007E1F29">
        <w:trPr>
          <w:cantSplit/>
        </w:trPr>
        <w:tc>
          <w:tcPr>
            <w:tcW w:w="794" w:type="dxa"/>
          </w:tcPr>
          <w:p w14:paraId="7885CD6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5A03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812A6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71B73F3" w14:textId="77777777" w:rsidTr="00572B29">
        <w:trPr>
          <w:cantSplit/>
        </w:trPr>
        <w:tc>
          <w:tcPr>
            <w:tcW w:w="794" w:type="dxa"/>
          </w:tcPr>
          <w:p w14:paraId="6003C4B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9ED34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33C1D7A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8CBA4D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4438FE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F3C4A4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84BD706" w14:textId="77777777" w:rsidTr="007E1F29">
        <w:trPr>
          <w:cantSplit/>
        </w:trPr>
        <w:tc>
          <w:tcPr>
            <w:tcW w:w="794" w:type="dxa"/>
          </w:tcPr>
          <w:p w14:paraId="2780919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14:paraId="0A5E4FDC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F2A640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A31DB6B" w14:textId="77777777" w:rsidTr="007E1F29">
        <w:trPr>
          <w:cantSplit/>
        </w:trPr>
        <w:tc>
          <w:tcPr>
            <w:tcW w:w="794" w:type="dxa"/>
          </w:tcPr>
          <w:p w14:paraId="1084FEC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E42C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C582A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021E422" w14:textId="77777777" w:rsidTr="007E1F29">
        <w:trPr>
          <w:cantSplit/>
        </w:trPr>
        <w:tc>
          <w:tcPr>
            <w:tcW w:w="794" w:type="dxa"/>
          </w:tcPr>
          <w:p w14:paraId="45BB6BC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230F0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03856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1914E69" w14:textId="77777777" w:rsidTr="007E1F29">
        <w:trPr>
          <w:cantSplit/>
        </w:trPr>
        <w:tc>
          <w:tcPr>
            <w:tcW w:w="794" w:type="dxa"/>
          </w:tcPr>
          <w:p w14:paraId="0F39E82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8B3CE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ABB6D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166C77" w14:textId="77777777" w:rsidTr="007E1F29">
        <w:trPr>
          <w:cantSplit/>
        </w:trPr>
        <w:tc>
          <w:tcPr>
            <w:tcW w:w="794" w:type="dxa"/>
          </w:tcPr>
          <w:p w14:paraId="7E79ED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A6D0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AC391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B0B6F17" w14:textId="77777777" w:rsidTr="00572B29">
        <w:trPr>
          <w:cantSplit/>
        </w:trPr>
        <w:tc>
          <w:tcPr>
            <w:tcW w:w="794" w:type="dxa"/>
          </w:tcPr>
          <w:p w14:paraId="214BCD8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19562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B1732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8F2305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29ADEE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653D6C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BA73B76" w14:textId="77777777" w:rsidTr="007E1F29">
        <w:trPr>
          <w:cantSplit/>
        </w:trPr>
        <w:tc>
          <w:tcPr>
            <w:tcW w:w="794" w:type="dxa"/>
          </w:tcPr>
          <w:p w14:paraId="6E35B78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14:paraId="1DCF614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7D4D9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CF194BB" w14:textId="77777777" w:rsidTr="007E1F29">
        <w:trPr>
          <w:cantSplit/>
        </w:trPr>
        <w:tc>
          <w:tcPr>
            <w:tcW w:w="794" w:type="dxa"/>
          </w:tcPr>
          <w:p w14:paraId="59A1158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C3B90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9E2B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588F1CD" w14:textId="77777777" w:rsidTr="007E1F29">
        <w:trPr>
          <w:cantSplit/>
        </w:trPr>
        <w:tc>
          <w:tcPr>
            <w:tcW w:w="794" w:type="dxa"/>
          </w:tcPr>
          <w:p w14:paraId="2AE3818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ED0F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80494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82B04CA" w14:textId="77777777" w:rsidTr="007E1F29">
        <w:trPr>
          <w:cantSplit/>
        </w:trPr>
        <w:tc>
          <w:tcPr>
            <w:tcW w:w="794" w:type="dxa"/>
          </w:tcPr>
          <w:p w14:paraId="51B135B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668B1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F1DFF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CBCB72D" w14:textId="77777777" w:rsidTr="007E1F29">
        <w:trPr>
          <w:cantSplit/>
        </w:trPr>
        <w:tc>
          <w:tcPr>
            <w:tcW w:w="794" w:type="dxa"/>
          </w:tcPr>
          <w:p w14:paraId="65639A6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27B6F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A2EF2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A8FC7A5" w14:textId="77777777" w:rsidTr="00572B29">
        <w:trPr>
          <w:cantSplit/>
        </w:trPr>
        <w:tc>
          <w:tcPr>
            <w:tcW w:w="794" w:type="dxa"/>
          </w:tcPr>
          <w:p w14:paraId="4ECC32A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C033C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EAB0B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535328F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899FD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C6BD26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68D6ED7" w14:textId="77777777" w:rsidTr="007E1F29">
        <w:trPr>
          <w:cantSplit/>
        </w:trPr>
        <w:tc>
          <w:tcPr>
            <w:tcW w:w="794" w:type="dxa"/>
          </w:tcPr>
          <w:p w14:paraId="385703C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14:paraId="7D392C7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56C4B32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617E383" w14:textId="77777777" w:rsidTr="007E1F29">
        <w:trPr>
          <w:cantSplit/>
        </w:trPr>
        <w:tc>
          <w:tcPr>
            <w:tcW w:w="794" w:type="dxa"/>
          </w:tcPr>
          <w:p w14:paraId="2AE2185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CD24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FAC9A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83D09A" w14:textId="77777777" w:rsidTr="007E1F29">
        <w:trPr>
          <w:cantSplit/>
        </w:trPr>
        <w:tc>
          <w:tcPr>
            <w:tcW w:w="794" w:type="dxa"/>
          </w:tcPr>
          <w:p w14:paraId="6D80077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ABF34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A1569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2DA14BA" w14:textId="77777777" w:rsidTr="007E1F29">
        <w:trPr>
          <w:cantSplit/>
        </w:trPr>
        <w:tc>
          <w:tcPr>
            <w:tcW w:w="794" w:type="dxa"/>
          </w:tcPr>
          <w:p w14:paraId="09E64D1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27EDC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D8D7C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A5C75E1" w14:textId="77777777" w:rsidTr="007E1F29">
        <w:trPr>
          <w:cantSplit/>
        </w:trPr>
        <w:tc>
          <w:tcPr>
            <w:tcW w:w="794" w:type="dxa"/>
          </w:tcPr>
          <w:p w14:paraId="135A08F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1622E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45BC7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E26CB2B" w14:textId="77777777" w:rsidTr="00572B29">
        <w:trPr>
          <w:cantSplit/>
        </w:trPr>
        <w:tc>
          <w:tcPr>
            <w:tcW w:w="794" w:type="dxa"/>
          </w:tcPr>
          <w:p w14:paraId="58230D0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B7D30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4D097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93C8D4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371C438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8180F1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FFCFB4A" w14:textId="77777777" w:rsidTr="007E1F29">
        <w:trPr>
          <w:cantSplit/>
        </w:trPr>
        <w:tc>
          <w:tcPr>
            <w:tcW w:w="794" w:type="dxa"/>
          </w:tcPr>
          <w:p w14:paraId="3304635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14:paraId="4A62C655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A5F95A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980434" w14:textId="77777777" w:rsidTr="007E1F29">
        <w:trPr>
          <w:cantSplit/>
        </w:trPr>
        <w:tc>
          <w:tcPr>
            <w:tcW w:w="794" w:type="dxa"/>
          </w:tcPr>
          <w:p w14:paraId="374114A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C1610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3B3D24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381E5F7" w14:textId="77777777" w:rsidTr="007E1F29">
        <w:trPr>
          <w:cantSplit/>
        </w:trPr>
        <w:tc>
          <w:tcPr>
            <w:tcW w:w="794" w:type="dxa"/>
          </w:tcPr>
          <w:p w14:paraId="46E6211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91812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35A7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3D350F3" w14:textId="77777777" w:rsidTr="007E1F29">
        <w:trPr>
          <w:cantSplit/>
        </w:trPr>
        <w:tc>
          <w:tcPr>
            <w:tcW w:w="794" w:type="dxa"/>
          </w:tcPr>
          <w:p w14:paraId="795FF5B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6173A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9E73F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D6C67F7" w14:textId="77777777" w:rsidTr="007E1F29">
        <w:trPr>
          <w:cantSplit/>
        </w:trPr>
        <w:tc>
          <w:tcPr>
            <w:tcW w:w="794" w:type="dxa"/>
          </w:tcPr>
          <w:p w14:paraId="6CD5570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78EF8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89E03D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360BC92" w14:textId="77777777" w:rsidTr="00572B29">
        <w:trPr>
          <w:cantSplit/>
        </w:trPr>
        <w:tc>
          <w:tcPr>
            <w:tcW w:w="794" w:type="dxa"/>
          </w:tcPr>
          <w:p w14:paraId="22DD467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E55E56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2EF0C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3FABA5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0D7BD8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900AC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A2C4AF0" w14:textId="77777777" w:rsidTr="007E1F29">
        <w:trPr>
          <w:cantSplit/>
        </w:trPr>
        <w:tc>
          <w:tcPr>
            <w:tcW w:w="794" w:type="dxa"/>
          </w:tcPr>
          <w:p w14:paraId="74CB0546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14:paraId="2B9649D7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F9B76E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C48F17" w14:textId="77777777" w:rsidTr="007E1F29">
        <w:trPr>
          <w:cantSplit/>
        </w:trPr>
        <w:tc>
          <w:tcPr>
            <w:tcW w:w="794" w:type="dxa"/>
          </w:tcPr>
          <w:p w14:paraId="2043B1A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04278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6DD6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29555A9" w14:textId="77777777" w:rsidTr="007E1F29">
        <w:trPr>
          <w:cantSplit/>
        </w:trPr>
        <w:tc>
          <w:tcPr>
            <w:tcW w:w="794" w:type="dxa"/>
          </w:tcPr>
          <w:p w14:paraId="49B223C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13222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12C82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4BACCE" w14:textId="77777777" w:rsidTr="007E1F29">
        <w:trPr>
          <w:cantSplit/>
        </w:trPr>
        <w:tc>
          <w:tcPr>
            <w:tcW w:w="794" w:type="dxa"/>
          </w:tcPr>
          <w:p w14:paraId="760417E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15B4C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C561F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F64251" w14:textId="77777777" w:rsidTr="007E1F29">
        <w:trPr>
          <w:cantSplit/>
        </w:trPr>
        <w:tc>
          <w:tcPr>
            <w:tcW w:w="794" w:type="dxa"/>
          </w:tcPr>
          <w:p w14:paraId="6631022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2D39B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0AD76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36C21E4F" w14:textId="77777777" w:rsidTr="00572B29">
        <w:trPr>
          <w:cantSplit/>
        </w:trPr>
        <w:tc>
          <w:tcPr>
            <w:tcW w:w="794" w:type="dxa"/>
          </w:tcPr>
          <w:p w14:paraId="0B5AEFB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AAA6A7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118B7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7C09E4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C1F90F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08696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2C6241B" w14:textId="77777777" w:rsidTr="007E1F29">
        <w:trPr>
          <w:cantSplit/>
        </w:trPr>
        <w:tc>
          <w:tcPr>
            <w:tcW w:w="794" w:type="dxa"/>
          </w:tcPr>
          <w:p w14:paraId="438538C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14:paraId="68DEFC9B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D8DC4DD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EA53057" w14:textId="77777777" w:rsidTr="007E1F29">
        <w:trPr>
          <w:cantSplit/>
        </w:trPr>
        <w:tc>
          <w:tcPr>
            <w:tcW w:w="794" w:type="dxa"/>
          </w:tcPr>
          <w:p w14:paraId="1664072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728F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FF928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A33782F" w14:textId="77777777" w:rsidTr="007E1F29">
        <w:trPr>
          <w:cantSplit/>
        </w:trPr>
        <w:tc>
          <w:tcPr>
            <w:tcW w:w="794" w:type="dxa"/>
          </w:tcPr>
          <w:p w14:paraId="623C57A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FB06D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42654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D110773" w14:textId="77777777" w:rsidTr="007E1F29">
        <w:trPr>
          <w:cantSplit/>
        </w:trPr>
        <w:tc>
          <w:tcPr>
            <w:tcW w:w="794" w:type="dxa"/>
          </w:tcPr>
          <w:p w14:paraId="6396696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57904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47D70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72F6C7D" w14:textId="77777777" w:rsidTr="007E1F29">
        <w:trPr>
          <w:cantSplit/>
        </w:trPr>
        <w:tc>
          <w:tcPr>
            <w:tcW w:w="794" w:type="dxa"/>
          </w:tcPr>
          <w:p w14:paraId="4157B3C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997E0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8512D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71E821F" w14:textId="77777777" w:rsidTr="00572B29">
        <w:trPr>
          <w:cantSplit/>
        </w:trPr>
        <w:tc>
          <w:tcPr>
            <w:tcW w:w="794" w:type="dxa"/>
          </w:tcPr>
          <w:p w14:paraId="1161B05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B76EB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872C8FC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2EDFDFB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69550C7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48A4F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1F1B107D" w14:textId="77777777" w:rsidTr="007E1F29">
        <w:trPr>
          <w:cantSplit/>
        </w:trPr>
        <w:tc>
          <w:tcPr>
            <w:tcW w:w="794" w:type="dxa"/>
          </w:tcPr>
          <w:p w14:paraId="2F358D6E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14:paraId="347F898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CCE93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25DF66" w14:textId="77777777" w:rsidTr="007E1F29">
        <w:trPr>
          <w:cantSplit/>
        </w:trPr>
        <w:tc>
          <w:tcPr>
            <w:tcW w:w="794" w:type="dxa"/>
          </w:tcPr>
          <w:p w14:paraId="6C543F6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117B3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B1696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88287F7" w14:textId="77777777" w:rsidTr="007E1F29">
        <w:trPr>
          <w:cantSplit/>
        </w:trPr>
        <w:tc>
          <w:tcPr>
            <w:tcW w:w="794" w:type="dxa"/>
          </w:tcPr>
          <w:p w14:paraId="28F8287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344F7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D96EF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191EB93" w14:textId="77777777" w:rsidTr="007E1F29">
        <w:trPr>
          <w:cantSplit/>
        </w:trPr>
        <w:tc>
          <w:tcPr>
            <w:tcW w:w="794" w:type="dxa"/>
          </w:tcPr>
          <w:p w14:paraId="72A6FC3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2618D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9350D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071493C" w14:textId="77777777" w:rsidTr="007E1F29">
        <w:trPr>
          <w:cantSplit/>
        </w:trPr>
        <w:tc>
          <w:tcPr>
            <w:tcW w:w="794" w:type="dxa"/>
          </w:tcPr>
          <w:p w14:paraId="3607569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90F5A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2D06F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5185C54" w14:textId="77777777" w:rsidTr="00572B29">
        <w:trPr>
          <w:cantSplit/>
        </w:trPr>
        <w:tc>
          <w:tcPr>
            <w:tcW w:w="794" w:type="dxa"/>
          </w:tcPr>
          <w:p w14:paraId="55136746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6DD88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9ADF93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02FF9F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A7FFB2C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D388B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1548BA4" w14:textId="77777777" w:rsidTr="007E1F29">
        <w:trPr>
          <w:cantSplit/>
        </w:trPr>
        <w:tc>
          <w:tcPr>
            <w:tcW w:w="794" w:type="dxa"/>
          </w:tcPr>
          <w:p w14:paraId="4B9568BF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14:paraId="3DE0566F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260A98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37D20A8" w14:textId="77777777" w:rsidTr="007E1F29">
        <w:trPr>
          <w:cantSplit/>
        </w:trPr>
        <w:tc>
          <w:tcPr>
            <w:tcW w:w="794" w:type="dxa"/>
          </w:tcPr>
          <w:p w14:paraId="137DE62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F221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F86D1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694D9B9" w14:textId="77777777" w:rsidTr="007E1F29">
        <w:trPr>
          <w:cantSplit/>
        </w:trPr>
        <w:tc>
          <w:tcPr>
            <w:tcW w:w="794" w:type="dxa"/>
          </w:tcPr>
          <w:p w14:paraId="525AB40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BA73E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7FE01B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CC668AF" w14:textId="77777777" w:rsidTr="007E1F29">
        <w:trPr>
          <w:cantSplit/>
        </w:trPr>
        <w:tc>
          <w:tcPr>
            <w:tcW w:w="794" w:type="dxa"/>
          </w:tcPr>
          <w:p w14:paraId="1771349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FA9EE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ADEF6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8A0AF5" w14:textId="77777777" w:rsidTr="007E1F29">
        <w:trPr>
          <w:cantSplit/>
        </w:trPr>
        <w:tc>
          <w:tcPr>
            <w:tcW w:w="794" w:type="dxa"/>
          </w:tcPr>
          <w:p w14:paraId="42AADDB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095F2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294E7B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CA44447" w14:textId="77777777" w:rsidTr="00572B29">
        <w:trPr>
          <w:cantSplit/>
        </w:trPr>
        <w:tc>
          <w:tcPr>
            <w:tcW w:w="794" w:type="dxa"/>
          </w:tcPr>
          <w:p w14:paraId="2BD32AC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1BE81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DC23E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A396EA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C5ADD31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E46D1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E1F80A3" w14:textId="77777777" w:rsidTr="007E1F29">
        <w:trPr>
          <w:cantSplit/>
        </w:trPr>
        <w:tc>
          <w:tcPr>
            <w:tcW w:w="794" w:type="dxa"/>
          </w:tcPr>
          <w:p w14:paraId="78570D6D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14:paraId="3EAB0C1A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2FC24E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8A479C" w14:textId="77777777" w:rsidTr="007E1F29">
        <w:trPr>
          <w:cantSplit/>
        </w:trPr>
        <w:tc>
          <w:tcPr>
            <w:tcW w:w="794" w:type="dxa"/>
          </w:tcPr>
          <w:p w14:paraId="7996D0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BDE5F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2CA38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BD29C52" w14:textId="77777777" w:rsidTr="007E1F29">
        <w:trPr>
          <w:cantSplit/>
        </w:trPr>
        <w:tc>
          <w:tcPr>
            <w:tcW w:w="794" w:type="dxa"/>
          </w:tcPr>
          <w:p w14:paraId="6FEA164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66274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E3F6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5E10FE" w14:textId="77777777" w:rsidTr="007E1F29">
        <w:trPr>
          <w:cantSplit/>
        </w:trPr>
        <w:tc>
          <w:tcPr>
            <w:tcW w:w="794" w:type="dxa"/>
          </w:tcPr>
          <w:p w14:paraId="09C3E1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9EE70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1CFC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22397E7" w14:textId="77777777" w:rsidTr="007E1F29">
        <w:trPr>
          <w:cantSplit/>
        </w:trPr>
        <w:tc>
          <w:tcPr>
            <w:tcW w:w="794" w:type="dxa"/>
          </w:tcPr>
          <w:p w14:paraId="46BE9D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A12E2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736CD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3722076" w14:textId="77777777" w:rsidTr="00572B29">
        <w:trPr>
          <w:cantSplit/>
        </w:trPr>
        <w:tc>
          <w:tcPr>
            <w:tcW w:w="794" w:type="dxa"/>
          </w:tcPr>
          <w:p w14:paraId="2A872EF1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F20ABF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5420C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F3539A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279C72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D94B93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6B02F4D" w14:textId="77777777" w:rsidTr="007E1F29">
        <w:trPr>
          <w:cantSplit/>
        </w:trPr>
        <w:tc>
          <w:tcPr>
            <w:tcW w:w="794" w:type="dxa"/>
          </w:tcPr>
          <w:p w14:paraId="37F1305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14:paraId="3AD8DC9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92616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4F6909" w14:textId="77777777" w:rsidTr="007E1F29">
        <w:trPr>
          <w:cantSplit/>
        </w:trPr>
        <w:tc>
          <w:tcPr>
            <w:tcW w:w="794" w:type="dxa"/>
          </w:tcPr>
          <w:p w14:paraId="30133FE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86DA0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67345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953DBC8" w14:textId="77777777" w:rsidTr="007E1F29">
        <w:trPr>
          <w:cantSplit/>
        </w:trPr>
        <w:tc>
          <w:tcPr>
            <w:tcW w:w="794" w:type="dxa"/>
          </w:tcPr>
          <w:p w14:paraId="7C7D550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34212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E8716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1ED7423" w14:textId="77777777" w:rsidTr="007E1F29">
        <w:trPr>
          <w:cantSplit/>
        </w:trPr>
        <w:tc>
          <w:tcPr>
            <w:tcW w:w="794" w:type="dxa"/>
          </w:tcPr>
          <w:p w14:paraId="41234D31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5519D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CDC43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2597DEA" w14:textId="77777777" w:rsidTr="007E1F29">
        <w:trPr>
          <w:cantSplit/>
        </w:trPr>
        <w:tc>
          <w:tcPr>
            <w:tcW w:w="794" w:type="dxa"/>
          </w:tcPr>
          <w:p w14:paraId="5D8D1A6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3A203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F3503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0A10BAD" w14:textId="77777777" w:rsidTr="00572B29">
        <w:trPr>
          <w:cantSplit/>
        </w:trPr>
        <w:tc>
          <w:tcPr>
            <w:tcW w:w="794" w:type="dxa"/>
          </w:tcPr>
          <w:p w14:paraId="2E40405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F21F2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49F231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07AFA3E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8DD35DD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68470F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AD8F43B" w14:textId="77777777" w:rsidTr="007E1F29">
        <w:trPr>
          <w:cantSplit/>
        </w:trPr>
        <w:tc>
          <w:tcPr>
            <w:tcW w:w="794" w:type="dxa"/>
          </w:tcPr>
          <w:p w14:paraId="68DEF6A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14:paraId="4CA99EF0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434C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FFC9BB" w14:textId="77777777" w:rsidTr="007E1F29">
        <w:trPr>
          <w:cantSplit/>
        </w:trPr>
        <w:tc>
          <w:tcPr>
            <w:tcW w:w="794" w:type="dxa"/>
          </w:tcPr>
          <w:p w14:paraId="401E391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8160B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68A7F3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2A435C" w14:textId="77777777" w:rsidTr="007E1F29">
        <w:trPr>
          <w:cantSplit/>
        </w:trPr>
        <w:tc>
          <w:tcPr>
            <w:tcW w:w="794" w:type="dxa"/>
          </w:tcPr>
          <w:p w14:paraId="4CEAC41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7209F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F6190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AC0A566" w14:textId="77777777" w:rsidTr="007E1F29">
        <w:trPr>
          <w:cantSplit/>
        </w:trPr>
        <w:tc>
          <w:tcPr>
            <w:tcW w:w="794" w:type="dxa"/>
          </w:tcPr>
          <w:p w14:paraId="6E66EDE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C1635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0D429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D565811" w14:textId="77777777" w:rsidTr="007E1F29">
        <w:trPr>
          <w:cantSplit/>
        </w:trPr>
        <w:tc>
          <w:tcPr>
            <w:tcW w:w="794" w:type="dxa"/>
          </w:tcPr>
          <w:p w14:paraId="0B960E5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B1537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DAA0C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BA15E1F" w14:textId="77777777" w:rsidTr="00572B29">
        <w:trPr>
          <w:cantSplit/>
        </w:trPr>
        <w:tc>
          <w:tcPr>
            <w:tcW w:w="794" w:type="dxa"/>
          </w:tcPr>
          <w:p w14:paraId="747D6E5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FF350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A4C7A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F3E127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48BCC7F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2310FF5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390566FF" w14:textId="77777777" w:rsidTr="007E1F29">
        <w:trPr>
          <w:cantSplit/>
        </w:trPr>
        <w:tc>
          <w:tcPr>
            <w:tcW w:w="794" w:type="dxa"/>
          </w:tcPr>
          <w:p w14:paraId="5B56CDE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14:paraId="2C26B22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8D265B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2479EB" w14:textId="77777777" w:rsidTr="007E1F29">
        <w:trPr>
          <w:cantSplit/>
        </w:trPr>
        <w:tc>
          <w:tcPr>
            <w:tcW w:w="794" w:type="dxa"/>
          </w:tcPr>
          <w:p w14:paraId="1F4D1AB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07467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26DE2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F88B4E7" w14:textId="77777777" w:rsidTr="007E1F29">
        <w:trPr>
          <w:cantSplit/>
        </w:trPr>
        <w:tc>
          <w:tcPr>
            <w:tcW w:w="794" w:type="dxa"/>
          </w:tcPr>
          <w:p w14:paraId="666615C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5EFC6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05548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096B137" w14:textId="77777777" w:rsidTr="007E1F29">
        <w:trPr>
          <w:cantSplit/>
        </w:trPr>
        <w:tc>
          <w:tcPr>
            <w:tcW w:w="794" w:type="dxa"/>
          </w:tcPr>
          <w:p w14:paraId="1A90F76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70236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0BF3D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1F48F0E" w14:textId="77777777" w:rsidTr="007E1F29">
        <w:trPr>
          <w:cantSplit/>
        </w:trPr>
        <w:tc>
          <w:tcPr>
            <w:tcW w:w="794" w:type="dxa"/>
          </w:tcPr>
          <w:p w14:paraId="301935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1C501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3922B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4A4D9DD" w14:textId="77777777" w:rsidTr="00572B29">
        <w:trPr>
          <w:cantSplit/>
        </w:trPr>
        <w:tc>
          <w:tcPr>
            <w:tcW w:w="794" w:type="dxa"/>
          </w:tcPr>
          <w:p w14:paraId="7E20F31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1B7002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46C4A8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380D65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CF344E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A77D5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6236C97" w14:textId="77777777" w:rsidTr="007E1F29">
        <w:trPr>
          <w:cantSplit/>
        </w:trPr>
        <w:tc>
          <w:tcPr>
            <w:tcW w:w="794" w:type="dxa"/>
          </w:tcPr>
          <w:p w14:paraId="70AA952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14:paraId="5B27D33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1DE3EF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7FCB6C5" w14:textId="77777777" w:rsidTr="007E1F29">
        <w:trPr>
          <w:cantSplit/>
        </w:trPr>
        <w:tc>
          <w:tcPr>
            <w:tcW w:w="794" w:type="dxa"/>
          </w:tcPr>
          <w:p w14:paraId="7809C04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228BC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595A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5C013FB" w14:textId="77777777" w:rsidTr="007E1F29">
        <w:trPr>
          <w:cantSplit/>
        </w:trPr>
        <w:tc>
          <w:tcPr>
            <w:tcW w:w="794" w:type="dxa"/>
          </w:tcPr>
          <w:p w14:paraId="14FC9709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3AE4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52422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4A92A4" w14:textId="77777777" w:rsidTr="007E1F29">
        <w:trPr>
          <w:cantSplit/>
        </w:trPr>
        <w:tc>
          <w:tcPr>
            <w:tcW w:w="794" w:type="dxa"/>
          </w:tcPr>
          <w:p w14:paraId="54CB40C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81D04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207C3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C14DE4" w14:textId="77777777" w:rsidTr="007E1F29">
        <w:trPr>
          <w:cantSplit/>
        </w:trPr>
        <w:tc>
          <w:tcPr>
            <w:tcW w:w="794" w:type="dxa"/>
          </w:tcPr>
          <w:p w14:paraId="67E861B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F87B0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955A9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3A2F4E8" w14:textId="77777777" w:rsidTr="00572B29">
        <w:trPr>
          <w:cantSplit/>
        </w:trPr>
        <w:tc>
          <w:tcPr>
            <w:tcW w:w="794" w:type="dxa"/>
          </w:tcPr>
          <w:p w14:paraId="25D5E10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274C3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9A1A7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0B6E2D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F6D559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638A20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25811989" w14:textId="77777777" w:rsidTr="007E1F29">
        <w:trPr>
          <w:cantSplit/>
        </w:trPr>
        <w:tc>
          <w:tcPr>
            <w:tcW w:w="794" w:type="dxa"/>
          </w:tcPr>
          <w:p w14:paraId="232822B3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14:paraId="55C7FE66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47772EE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71D4279" w14:textId="77777777" w:rsidTr="007E1F29">
        <w:trPr>
          <w:cantSplit/>
        </w:trPr>
        <w:tc>
          <w:tcPr>
            <w:tcW w:w="794" w:type="dxa"/>
          </w:tcPr>
          <w:p w14:paraId="64BD670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262B3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55D01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25E4BF0" w14:textId="77777777" w:rsidTr="007E1F29">
        <w:trPr>
          <w:cantSplit/>
        </w:trPr>
        <w:tc>
          <w:tcPr>
            <w:tcW w:w="794" w:type="dxa"/>
          </w:tcPr>
          <w:p w14:paraId="788BEB4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CEF6E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E23D8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47F3FB9" w14:textId="77777777" w:rsidTr="007E1F29">
        <w:trPr>
          <w:cantSplit/>
        </w:trPr>
        <w:tc>
          <w:tcPr>
            <w:tcW w:w="794" w:type="dxa"/>
          </w:tcPr>
          <w:p w14:paraId="56941A5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C45C5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A18624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DFADE72" w14:textId="77777777" w:rsidTr="007E1F29">
        <w:trPr>
          <w:cantSplit/>
        </w:trPr>
        <w:tc>
          <w:tcPr>
            <w:tcW w:w="794" w:type="dxa"/>
          </w:tcPr>
          <w:p w14:paraId="20BC4E56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16009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20DE3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4B6CDC3" w14:textId="77777777" w:rsidTr="00572B29">
        <w:trPr>
          <w:cantSplit/>
        </w:trPr>
        <w:tc>
          <w:tcPr>
            <w:tcW w:w="794" w:type="dxa"/>
          </w:tcPr>
          <w:p w14:paraId="5C3480C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3DF39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0668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7BDE816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69A407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C684B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4DFDB4B6" w14:textId="77777777" w:rsidTr="007E1F29">
        <w:trPr>
          <w:cantSplit/>
        </w:trPr>
        <w:tc>
          <w:tcPr>
            <w:tcW w:w="794" w:type="dxa"/>
          </w:tcPr>
          <w:p w14:paraId="221812B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14:paraId="10936B93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2929F8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46A3CBA" w14:textId="77777777" w:rsidTr="007E1F29">
        <w:trPr>
          <w:cantSplit/>
        </w:trPr>
        <w:tc>
          <w:tcPr>
            <w:tcW w:w="794" w:type="dxa"/>
          </w:tcPr>
          <w:p w14:paraId="190A815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109B35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1F075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C3669D" w14:textId="77777777" w:rsidTr="007E1F29">
        <w:trPr>
          <w:cantSplit/>
        </w:trPr>
        <w:tc>
          <w:tcPr>
            <w:tcW w:w="794" w:type="dxa"/>
          </w:tcPr>
          <w:p w14:paraId="4AA8590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6D2B61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25F20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2EA38A" w14:textId="77777777" w:rsidTr="007E1F29">
        <w:trPr>
          <w:cantSplit/>
        </w:trPr>
        <w:tc>
          <w:tcPr>
            <w:tcW w:w="794" w:type="dxa"/>
          </w:tcPr>
          <w:p w14:paraId="47446DF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3BDA9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3E041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A4EB4BF" w14:textId="77777777" w:rsidTr="007E1F29">
        <w:trPr>
          <w:cantSplit/>
        </w:trPr>
        <w:tc>
          <w:tcPr>
            <w:tcW w:w="794" w:type="dxa"/>
          </w:tcPr>
          <w:p w14:paraId="5444DB2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97F79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1BA24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A8A1BF2" w14:textId="77777777" w:rsidTr="00572B29">
        <w:trPr>
          <w:cantSplit/>
        </w:trPr>
        <w:tc>
          <w:tcPr>
            <w:tcW w:w="794" w:type="dxa"/>
          </w:tcPr>
          <w:p w14:paraId="0878C9A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DD8D8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5F18D0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4CA0447D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E47ADD2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E404FD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645F172D" w14:textId="77777777" w:rsidTr="007E1F29">
        <w:trPr>
          <w:cantSplit/>
        </w:trPr>
        <w:tc>
          <w:tcPr>
            <w:tcW w:w="794" w:type="dxa"/>
          </w:tcPr>
          <w:p w14:paraId="3B703C70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14:paraId="5BCB640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C994D3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486DCF" w14:textId="77777777" w:rsidTr="007E1F29">
        <w:trPr>
          <w:cantSplit/>
        </w:trPr>
        <w:tc>
          <w:tcPr>
            <w:tcW w:w="794" w:type="dxa"/>
          </w:tcPr>
          <w:p w14:paraId="2F08FF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4C144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B1D51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E13F838" w14:textId="77777777" w:rsidTr="007E1F29">
        <w:trPr>
          <w:cantSplit/>
        </w:trPr>
        <w:tc>
          <w:tcPr>
            <w:tcW w:w="794" w:type="dxa"/>
          </w:tcPr>
          <w:p w14:paraId="7EA9563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E83A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ECA21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4AABAD0" w14:textId="77777777" w:rsidTr="007E1F29">
        <w:trPr>
          <w:cantSplit/>
        </w:trPr>
        <w:tc>
          <w:tcPr>
            <w:tcW w:w="794" w:type="dxa"/>
          </w:tcPr>
          <w:p w14:paraId="6F265355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57DFA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2C32E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6DA152F" w14:textId="77777777" w:rsidTr="007E1F29">
        <w:trPr>
          <w:cantSplit/>
        </w:trPr>
        <w:tc>
          <w:tcPr>
            <w:tcW w:w="794" w:type="dxa"/>
          </w:tcPr>
          <w:p w14:paraId="14CD9C0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E8541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EE1CF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A740AE1" w14:textId="77777777" w:rsidTr="00572B29">
        <w:trPr>
          <w:cantSplit/>
        </w:trPr>
        <w:tc>
          <w:tcPr>
            <w:tcW w:w="794" w:type="dxa"/>
          </w:tcPr>
          <w:p w14:paraId="376B83A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A6F79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D24316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044B7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D648BAA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4EEF72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8C5E7A1" w14:textId="77777777" w:rsidTr="007E1F29">
        <w:trPr>
          <w:cantSplit/>
        </w:trPr>
        <w:tc>
          <w:tcPr>
            <w:tcW w:w="794" w:type="dxa"/>
          </w:tcPr>
          <w:p w14:paraId="373F1BE9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14:paraId="0B1E7EA8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BEDB1AC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087846A" w14:textId="77777777" w:rsidTr="007E1F29">
        <w:trPr>
          <w:cantSplit/>
        </w:trPr>
        <w:tc>
          <w:tcPr>
            <w:tcW w:w="794" w:type="dxa"/>
          </w:tcPr>
          <w:p w14:paraId="3B53E4A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77BA5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34E6D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609D4FE" w14:textId="77777777" w:rsidTr="007E1F29">
        <w:trPr>
          <w:cantSplit/>
        </w:trPr>
        <w:tc>
          <w:tcPr>
            <w:tcW w:w="794" w:type="dxa"/>
          </w:tcPr>
          <w:p w14:paraId="49EFC1F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0999E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41EC0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6E8D8A3" w14:textId="77777777" w:rsidTr="007E1F29">
        <w:trPr>
          <w:cantSplit/>
        </w:trPr>
        <w:tc>
          <w:tcPr>
            <w:tcW w:w="794" w:type="dxa"/>
          </w:tcPr>
          <w:p w14:paraId="123CCA1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20FE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9CCF53C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176C0C5" w14:textId="77777777" w:rsidTr="007E1F29">
        <w:trPr>
          <w:cantSplit/>
        </w:trPr>
        <w:tc>
          <w:tcPr>
            <w:tcW w:w="794" w:type="dxa"/>
          </w:tcPr>
          <w:p w14:paraId="1DCBB6E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33FBDB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51CEC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2643FC7" w14:textId="77777777" w:rsidTr="00572B29">
        <w:trPr>
          <w:cantSplit/>
        </w:trPr>
        <w:tc>
          <w:tcPr>
            <w:tcW w:w="794" w:type="dxa"/>
          </w:tcPr>
          <w:p w14:paraId="53CE37E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943A02A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EF8AEF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3D07CBA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2B1E444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EDED8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5211B51" w14:textId="77777777" w:rsidTr="007E1F29">
        <w:trPr>
          <w:cantSplit/>
        </w:trPr>
        <w:tc>
          <w:tcPr>
            <w:tcW w:w="794" w:type="dxa"/>
          </w:tcPr>
          <w:p w14:paraId="6F1C8E92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14:paraId="35966D21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6E548A7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BABB873" w14:textId="77777777" w:rsidTr="007E1F29">
        <w:trPr>
          <w:cantSplit/>
        </w:trPr>
        <w:tc>
          <w:tcPr>
            <w:tcW w:w="794" w:type="dxa"/>
          </w:tcPr>
          <w:p w14:paraId="6221B47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14078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709909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461D71" w14:textId="77777777" w:rsidTr="007E1F29">
        <w:trPr>
          <w:cantSplit/>
        </w:trPr>
        <w:tc>
          <w:tcPr>
            <w:tcW w:w="794" w:type="dxa"/>
          </w:tcPr>
          <w:p w14:paraId="25CFE6E0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D8E3B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A489C5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7CFA249" w14:textId="77777777" w:rsidTr="007E1F29">
        <w:trPr>
          <w:cantSplit/>
        </w:trPr>
        <w:tc>
          <w:tcPr>
            <w:tcW w:w="794" w:type="dxa"/>
          </w:tcPr>
          <w:p w14:paraId="25E4277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CB72B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FC0EC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C47EEA1" w14:textId="77777777" w:rsidTr="007E1F29">
        <w:trPr>
          <w:cantSplit/>
        </w:trPr>
        <w:tc>
          <w:tcPr>
            <w:tcW w:w="794" w:type="dxa"/>
          </w:tcPr>
          <w:p w14:paraId="5391BAF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BF480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3B7016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D6D3787" w14:textId="77777777" w:rsidTr="00572B29">
        <w:trPr>
          <w:cantSplit/>
        </w:trPr>
        <w:tc>
          <w:tcPr>
            <w:tcW w:w="794" w:type="dxa"/>
          </w:tcPr>
          <w:p w14:paraId="1E9A9365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155BB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F81607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286C3589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571D83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81AA3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94A5CCC" w14:textId="77777777" w:rsidTr="007E1F29">
        <w:trPr>
          <w:cantSplit/>
        </w:trPr>
        <w:tc>
          <w:tcPr>
            <w:tcW w:w="794" w:type="dxa"/>
          </w:tcPr>
          <w:p w14:paraId="5A4E80AA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14:paraId="10AAE6EE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6A04E4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DD4AA09" w14:textId="77777777" w:rsidTr="007E1F29">
        <w:trPr>
          <w:cantSplit/>
        </w:trPr>
        <w:tc>
          <w:tcPr>
            <w:tcW w:w="794" w:type="dxa"/>
          </w:tcPr>
          <w:p w14:paraId="04D6B9E8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A6AACF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F3A38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39B2D6F5" w14:textId="77777777" w:rsidTr="007E1F29">
        <w:trPr>
          <w:cantSplit/>
        </w:trPr>
        <w:tc>
          <w:tcPr>
            <w:tcW w:w="794" w:type="dxa"/>
          </w:tcPr>
          <w:p w14:paraId="628C061E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D387A3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0750C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F1EC28F" w14:textId="77777777" w:rsidTr="007E1F29">
        <w:trPr>
          <w:cantSplit/>
        </w:trPr>
        <w:tc>
          <w:tcPr>
            <w:tcW w:w="794" w:type="dxa"/>
          </w:tcPr>
          <w:p w14:paraId="1CED47B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E5726D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63A0D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1DEB2195" w14:textId="77777777" w:rsidTr="007E1F29">
        <w:trPr>
          <w:cantSplit/>
        </w:trPr>
        <w:tc>
          <w:tcPr>
            <w:tcW w:w="794" w:type="dxa"/>
          </w:tcPr>
          <w:p w14:paraId="4A1AA8FD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D1BEDC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93ECAB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E9A4241" w14:textId="77777777" w:rsidTr="00572B29">
        <w:trPr>
          <w:cantSplit/>
        </w:trPr>
        <w:tc>
          <w:tcPr>
            <w:tcW w:w="794" w:type="dxa"/>
          </w:tcPr>
          <w:p w14:paraId="6074133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206C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EC822A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0440894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24A7B33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650367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7A5A1FF2" w14:textId="77777777" w:rsidTr="007E1F29">
        <w:trPr>
          <w:cantSplit/>
        </w:trPr>
        <w:tc>
          <w:tcPr>
            <w:tcW w:w="794" w:type="dxa"/>
          </w:tcPr>
          <w:p w14:paraId="3ADE05FC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14:paraId="7298750D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CF7220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3C98AF" w14:textId="77777777" w:rsidTr="007E1F29">
        <w:trPr>
          <w:cantSplit/>
        </w:trPr>
        <w:tc>
          <w:tcPr>
            <w:tcW w:w="794" w:type="dxa"/>
          </w:tcPr>
          <w:p w14:paraId="6E887D7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418C68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B42D5A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557F2513" w14:textId="77777777" w:rsidTr="007E1F29">
        <w:trPr>
          <w:cantSplit/>
        </w:trPr>
        <w:tc>
          <w:tcPr>
            <w:tcW w:w="794" w:type="dxa"/>
          </w:tcPr>
          <w:p w14:paraId="2CBA33E3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55BC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7F236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6E4D09E" w14:textId="77777777" w:rsidTr="007E1F29">
        <w:trPr>
          <w:cantSplit/>
        </w:trPr>
        <w:tc>
          <w:tcPr>
            <w:tcW w:w="794" w:type="dxa"/>
          </w:tcPr>
          <w:p w14:paraId="09BE3C3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19F76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35254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1969FDA" w14:textId="77777777" w:rsidTr="007E1F29">
        <w:trPr>
          <w:cantSplit/>
        </w:trPr>
        <w:tc>
          <w:tcPr>
            <w:tcW w:w="794" w:type="dxa"/>
          </w:tcPr>
          <w:p w14:paraId="3324087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660A50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A6584F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F40A46" w14:textId="77777777" w:rsidTr="00572B29">
        <w:trPr>
          <w:cantSplit/>
        </w:trPr>
        <w:tc>
          <w:tcPr>
            <w:tcW w:w="794" w:type="dxa"/>
          </w:tcPr>
          <w:p w14:paraId="0A7F16C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9AC7E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13B12A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698C0A77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248120B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E92DBB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008F64BF" w14:textId="77777777" w:rsidTr="007E1F29">
        <w:trPr>
          <w:cantSplit/>
        </w:trPr>
        <w:tc>
          <w:tcPr>
            <w:tcW w:w="794" w:type="dxa"/>
          </w:tcPr>
          <w:p w14:paraId="3C7A6587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14:paraId="3E95C4E9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2AFE275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1507576" w14:textId="77777777" w:rsidTr="007E1F29">
        <w:trPr>
          <w:cantSplit/>
        </w:trPr>
        <w:tc>
          <w:tcPr>
            <w:tcW w:w="794" w:type="dxa"/>
          </w:tcPr>
          <w:p w14:paraId="18189662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4DDA6A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C0C4F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433A24" w14:textId="77777777" w:rsidTr="007E1F29">
        <w:trPr>
          <w:cantSplit/>
        </w:trPr>
        <w:tc>
          <w:tcPr>
            <w:tcW w:w="794" w:type="dxa"/>
          </w:tcPr>
          <w:p w14:paraId="26B6F44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C61B6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168041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5885BA9" w14:textId="77777777" w:rsidTr="007E1F29">
        <w:trPr>
          <w:cantSplit/>
        </w:trPr>
        <w:tc>
          <w:tcPr>
            <w:tcW w:w="794" w:type="dxa"/>
          </w:tcPr>
          <w:p w14:paraId="021A7317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BDDE12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DFD3288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645FA0E7" w14:textId="77777777" w:rsidTr="007E1F29">
        <w:trPr>
          <w:cantSplit/>
        </w:trPr>
        <w:tc>
          <w:tcPr>
            <w:tcW w:w="794" w:type="dxa"/>
          </w:tcPr>
          <w:p w14:paraId="5B31041C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779C5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B553E0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27972D9" w14:textId="77777777" w:rsidTr="00572B29">
        <w:trPr>
          <w:cantSplit/>
        </w:trPr>
        <w:tc>
          <w:tcPr>
            <w:tcW w:w="794" w:type="dxa"/>
          </w:tcPr>
          <w:p w14:paraId="43AC974F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F357FEC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37E12D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14:paraId="1048F94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2C635DE" w14:textId="77777777"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0D5A2A" w14:textId="77777777"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14:paraId="53C2E992" w14:textId="77777777" w:rsidTr="007E1F29">
        <w:trPr>
          <w:cantSplit/>
        </w:trPr>
        <w:tc>
          <w:tcPr>
            <w:tcW w:w="794" w:type="dxa"/>
          </w:tcPr>
          <w:p w14:paraId="5A8F70DB" w14:textId="77777777"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14:paraId="4BE96284" w14:textId="77777777"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3753D71" w14:textId="77777777"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2096E3A0" w14:textId="77777777" w:rsidTr="007E1F29">
        <w:trPr>
          <w:cantSplit/>
        </w:trPr>
        <w:tc>
          <w:tcPr>
            <w:tcW w:w="794" w:type="dxa"/>
          </w:tcPr>
          <w:p w14:paraId="778777DA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0DE307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CB4EB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4C862712" w14:textId="77777777" w:rsidTr="007E1F29">
        <w:trPr>
          <w:cantSplit/>
        </w:trPr>
        <w:tc>
          <w:tcPr>
            <w:tcW w:w="794" w:type="dxa"/>
          </w:tcPr>
          <w:p w14:paraId="57A7263F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7336C6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091562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094A906D" w14:textId="77777777" w:rsidTr="007E1F29">
        <w:trPr>
          <w:cantSplit/>
        </w:trPr>
        <w:tc>
          <w:tcPr>
            <w:tcW w:w="794" w:type="dxa"/>
          </w:tcPr>
          <w:p w14:paraId="5195A88B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6FAF84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8AD3EAE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14:paraId="70D03FF4" w14:textId="77777777" w:rsidTr="007E1F29">
        <w:trPr>
          <w:cantSplit/>
        </w:trPr>
        <w:tc>
          <w:tcPr>
            <w:tcW w:w="794" w:type="dxa"/>
          </w:tcPr>
          <w:p w14:paraId="0C9358B4" w14:textId="77777777"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BEA039" w14:textId="77777777"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157257" w14:textId="77777777"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2132A13" w14:textId="77777777" w:rsidTr="00572B29">
        <w:trPr>
          <w:cantSplit/>
        </w:trPr>
        <w:tc>
          <w:tcPr>
            <w:tcW w:w="794" w:type="dxa"/>
          </w:tcPr>
          <w:p w14:paraId="0032775E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1A113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41DA84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0EFCC6C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D68DBF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CB365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2124F46" w14:textId="77777777" w:rsidTr="007E1F29">
        <w:trPr>
          <w:cantSplit/>
        </w:trPr>
        <w:tc>
          <w:tcPr>
            <w:tcW w:w="794" w:type="dxa"/>
          </w:tcPr>
          <w:p w14:paraId="2A81FC8A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14:paraId="57C2018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8C1E8F1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46DA590" w14:textId="77777777" w:rsidTr="007E1F29">
        <w:trPr>
          <w:cantSplit/>
        </w:trPr>
        <w:tc>
          <w:tcPr>
            <w:tcW w:w="794" w:type="dxa"/>
          </w:tcPr>
          <w:p w14:paraId="2378159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E0D73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AD038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040233D" w14:textId="77777777" w:rsidTr="007E1F29">
        <w:trPr>
          <w:cantSplit/>
        </w:trPr>
        <w:tc>
          <w:tcPr>
            <w:tcW w:w="794" w:type="dxa"/>
          </w:tcPr>
          <w:p w14:paraId="2D757CC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3F99E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00300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6C755B0" w14:textId="77777777" w:rsidTr="007E1F29">
        <w:trPr>
          <w:cantSplit/>
        </w:trPr>
        <w:tc>
          <w:tcPr>
            <w:tcW w:w="794" w:type="dxa"/>
          </w:tcPr>
          <w:p w14:paraId="57949DB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729AE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AD05E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80F243" w14:textId="77777777" w:rsidTr="007E1F29">
        <w:trPr>
          <w:cantSplit/>
        </w:trPr>
        <w:tc>
          <w:tcPr>
            <w:tcW w:w="794" w:type="dxa"/>
          </w:tcPr>
          <w:p w14:paraId="082F2FC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7F1C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124F8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A4380ED" w14:textId="77777777" w:rsidTr="00572B29">
        <w:trPr>
          <w:cantSplit/>
        </w:trPr>
        <w:tc>
          <w:tcPr>
            <w:tcW w:w="794" w:type="dxa"/>
          </w:tcPr>
          <w:p w14:paraId="66DACB7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BD110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B5EB4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FDD56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00FBAD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7F9ED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185184C" w14:textId="77777777" w:rsidTr="007E1F29">
        <w:trPr>
          <w:cantSplit/>
        </w:trPr>
        <w:tc>
          <w:tcPr>
            <w:tcW w:w="794" w:type="dxa"/>
          </w:tcPr>
          <w:p w14:paraId="3CEFCF51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14:paraId="56F1319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E09300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EADD1DF" w14:textId="77777777" w:rsidTr="007E1F29">
        <w:trPr>
          <w:cantSplit/>
        </w:trPr>
        <w:tc>
          <w:tcPr>
            <w:tcW w:w="794" w:type="dxa"/>
          </w:tcPr>
          <w:p w14:paraId="2A01F0A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7A16B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C6B22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76C91C3" w14:textId="77777777" w:rsidTr="007E1F29">
        <w:trPr>
          <w:cantSplit/>
        </w:trPr>
        <w:tc>
          <w:tcPr>
            <w:tcW w:w="794" w:type="dxa"/>
          </w:tcPr>
          <w:p w14:paraId="3D591EF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05EA7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00669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C3551AA" w14:textId="77777777" w:rsidTr="007E1F29">
        <w:trPr>
          <w:cantSplit/>
        </w:trPr>
        <w:tc>
          <w:tcPr>
            <w:tcW w:w="794" w:type="dxa"/>
          </w:tcPr>
          <w:p w14:paraId="2B20B6B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0D576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EDF9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6D89E9" w14:textId="77777777" w:rsidTr="007E1F29">
        <w:trPr>
          <w:cantSplit/>
        </w:trPr>
        <w:tc>
          <w:tcPr>
            <w:tcW w:w="794" w:type="dxa"/>
          </w:tcPr>
          <w:p w14:paraId="048AD97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5D45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6F0DB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4425A9D" w14:textId="77777777" w:rsidTr="00572B29">
        <w:trPr>
          <w:cantSplit/>
        </w:trPr>
        <w:tc>
          <w:tcPr>
            <w:tcW w:w="794" w:type="dxa"/>
          </w:tcPr>
          <w:p w14:paraId="7950691D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DD6397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09B332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89B752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D06D575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37C55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7097BF2" w14:textId="77777777" w:rsidTr="007E1F29">
        <w:trPr>
          <w:cantSplit/>
        </w:trPr>
        <w:tc>
          <w:tcPr>
            <w:tcW w:w="794" w:type="dxa"/>
          </w:tcPr>
          <w:p w14:paraId="2EEA1004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14:paraId="647541C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69E88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660D0C1" w14:textId="77777777" w:rsidTr="007E1F29">
        <w:trPr>
          <w:cantSplit/>
        </w:trPr>
        <w:tc>
          <w:tcPr>
            <w:tcW w:w="794" w:type="dxa"/>
          </w:tcPr>
          <w:p w14:paraId="21E4E00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72A40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0AE78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087F91B" w14:textId="77777777" w:rsidTr="007E1F29">
        <w:trPr>
          <w:cantSplit/>
        </w:trPr>
        <w:tc>
          <w:tcPr>
            <w:tcW w:w="794" w:type="dxa"/>
          </w:tcPr>
          <w:p w14:paraId="0B35441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83221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BFBB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E8A2C9C" w14:textId="77777777" w:rsidTr="007E1F29">
        <w:trPr>
          <w:cantSplit/>
        </w:trPr>
        <w:tc>
          <w:tcPr>
            <w:tcW w:w="794" w:type="dxa"/>
          </w:tcPr>
          <w:p w14:paraId="2B6C6D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A1843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45AE82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B7E9631" w14:textId="77777777" w:rsidTr="007E1F29">
        <w:trPr>
          <w:cantSplit/>
        </w:trPr>
        <w:tc>
          <w:tcPr>
            <w:tcW w:w="794" w:type="dxa"/>
          </w:tcPr>
          <w:p w14:paraId="45DE5F3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F6EB2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A96B1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9488521" w14:textId="77777777" w:rsidTr="00572B29">
        <w:trPr>
          <w:cantSplit/>
        </w:trPr>
        <w:tc>
          <w:tcPr>
            <w:tcW w:w="794" w:type="dxa"/>
          </w:tcPr>
          <w:p w14:paraId="0254B62A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DD0D0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282271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3CEF936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4BDFCF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9ED7F1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4BAB624" w14:textId="77777777" w:rsidTr="007E1F29">
        <w:trPr>
          <w:cantSplit/>
        </w:trPr>
        <w:tc>
          <w:tcPr>
            <w:tcW w:w="794" w:type="dxa"/>
          </w:tcPr>
          <w:p w14:paraId="663B8374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14:paraId="142ED64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3DF332A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7C999B3" w14:textId="77777777" w:rsidTr="007E1F29">
        <w:trPr>
          <w:cantSplit/>
        </w:trPr>
        <w:tc>
          <w:tcPr>
            <w:tcW w:w="794" w:type="dxa"/>
          </w:tcPr>
          <w:p w14:paraId="09EA3B6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F68ED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D31B4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F0761E" w14:textId="77777777" w:rsidTr="007E1F29">
        <w:trPr>
          <w:cantSplit/>
        </w:trPr>
        <w:tc>
          <w:tcPr>
            <w:tcW w:w="794" w:type="dxa"/>
          </w:tcPr>
          <w:p w14:paraId="0C1A695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8A63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E7EB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A740AB" w14:textId="77777777" w:rsidTr="007E1F29">
        <w:trPr>
          <w:cantSplit/>
        </w:trPr>
        <w:tc>
          <w:tcPr>
            <w:tcW w:w="794" w:type="dxa"/>
          </w:tcPr>
          <w:p w14:paraId="29F040D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F4D0E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FDE78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CEEDD5F" w14:textId="77777777" w:rsidTr="007E1F29">
        <w:trPr>
          <w:cantSplit/>
        </w:trPr>
        <w:tc>
          <w:tcPr>
            <w:tcW w:w="794" w:type="dxa"/>
          </w:tcPr>
          <w:p w14:paraId="7068A84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0C828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CF98E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B5FEBC1" w14:textId="77777777" w:rsidTr="00572B29">
        <w:trPr>
          <w:cantSplit/>
        </w:trPr>
        <w:tc>
          <w:tcPr>
            <w:tcW w:w="794" w:type="dxa"/>
          </w:tcPr>
          <w:p w14:paraId="12AF431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AE221F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E44BE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AE5E7B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641332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53AB7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38D3BAF" w14:textId="77777777" w:rsidTr="007E1F29">
        <w:trPr>
          <w:cantSplit/>
        </w:trPr>
        <w:tc>
          <w:tcPr>
            <w:tcW w:w="794" w:type="dxa"/>
          </w:tcPr>
          <w:p w14:paraId="10F66E0F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14:paraId="58E8F98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CBAC10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4409B3" w14:textId="77777777" w:rsidTr="007E1F29">
        <w:trPr>
          <w:cantSplit/>
        </w:trPr>
        <w:tc>
          <w:tcPr>
            <w:tcW w:w="794" w:type="dxa"/>
          </w:tcPr>
          <w:p w14:paraId="7C377D5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CF76F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1413A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5521476" w14:textId="77777777" w:rsidTr="007E1F29">
        <w:trPr>
          <w:cantSplit/>
        </w:trPr>
        <w:tc>
          <w:tcPr>
            <w:tcW w:w="794" w:type="dxa"/>
          </w:tcPr>
          <w:p w14:paraId="6B34EBD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49ADA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98431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B6AA2FD" w14:textId="77777777" w:rsidTr="007E1F29">
        <w:trPr>
          <w:cantSplit/>
        </w:trPr>
        <w:tc>
          <w:tcPr>
            <w:tcW w:w="794" w:type="dxa"/>
          </w:tcPr>
          <w:p w14:paraId="38E79D5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8C5F2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2B7D1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5ECEBDB" w14:textId="77777777" w:rsidTr="007E1F29">
        <w:trPr>
          <w:cantSplit/>
        </w:trPr>
        <w:tc>
          <w:tcPr>
            <w:tcW w:w="794" w:type="dxa"/>
          </w:tcPr>
          <w:p w14:paraId="64FB904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DA37B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97B44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62BA5431" w14:textId="77777777" w:rsidTr="00572B29">
        <w:trPr>
          <w:cantSplit/>
        </w:trPr>
        <w:tc>
          <w:tcPr>
            <w:tcW w:w="794" w:type="dxa"/>
          </w:tcPr>
          <w:p w14:paraId="3D20EA07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2BEF499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3CC80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79A97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D1669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5895D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BFC0DE4" w14:textId="77777777" w:rsidTr="007E1F29">
        <w:trPr>
          <w:cantSplit/>
        </w:trPr>
        <w:tc>
          <w:tcPr>
            <w:tcW w:w="794" w:type="dxa"/>
          </w:tcPr>
          <w:p w14:paraId="6E67B2FD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14:paraId="1B4A95E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765EB2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FDC55B1" w14:textId="77777777" w:rsidTr="007E1F29">
        <w:trPr>
          <w:cantSplit/>
        </w:trPr>
        <w:tc>
          <w:tcPr>
            <w:tcW w:w="794" w:type="dxa"/>
          </w:tcPr>
          <w:p w14:paraId="4FADB6E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4F666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197C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5B5B65A" w14:textId="77777777" w:rsidTr="007E1F29">
        <w:trPr>
          <w:cantSplit/>
        </w:trPr>
        <w:tc>
          <w:tcPr>
            <w:tcW w:w="794" w:type="dxa"/>
          </w:tcPr>
          <w:p w14:paraId="52D03D1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C49AB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70F00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D12782" w14:textId="77777777" w:rsidTr="007E1F29">
        <w:trPr>
          <w:cantSplit/>
        </w:trPr>
        <w:tc>
          <w:tcPr>
            <w:tcW w:w="794" w:type="dxa"/>
          </w:tcPr>
          <w:p w14:paraId="37218B2A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E4966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6A1C6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4A3026B" w14:textId="77777777" w:rsidTr="007E1F29">
        <w:trPr>
          <w:cantSplit/>
        </w:trPr>
        <w:tc>
          <w:tcPr>
            <w:tcW w:w="794" w:type="dxa"/>
          </w:tcPr>
          <w:p w14:paraId="17E5A2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AA619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6E684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9E801C2" w14:textId="77777777" w:rsidTr="00572B29">
        <w:trPr>
          <w:cantSplit/>
        </w:trPr>
        <w:tc>
          <w:tcPr>
            <w:tcW w:w="794" w:type="dxa"/>
          </w:tcPr>
          <w:p w14:paraId="2CA0BD8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93CB38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981DD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750FC5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ABE451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6E020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BD6EE78" w14:textId="77777777" w:rsidTr="007E1F29">
        <w:trPr>
          <w:cantSplit/>
        </w:trPr>
        <w:tc>
          <w:tcPr>
            <w:tcW w:w="794" w:type="dxa"/>
          </w:tcPr>
          <w:p w14:paraId="58ECA29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09265BA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F975650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465BBFE" w14:textId="77777777" w:rsidTr="007E1F29">
        <w:trPr>
          <w:cantSplit/>
        </w:trPr>
        <w:tc>
          <w:tcPr>
            <w:tcW w:w="794" w:type="dxa"/>
          </w:tcPr>
          <w:p w14:paraId="4F8715E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614F5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2D641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518536A" w14:textId="77777777" w:rsidTr="007E1F29">
        <w:trPr>
          <w:cantSplit/>
        </w:trPr>
        <w:tc>
          <w:tcPr>
            <w:tcW w:w="794" w:type="dxa"/>
          </w:tcPr>
          <w:p w14:paraId="0DE9DFD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3DB39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1EA7C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F21BADD" w14:textId="77777777" w:rsidTr="007E1F29">
        <w:trPr>
          <w:cantSplit/>
        </w:trPr>
        <w:tc>
          <w:tcPr>
            <w:tcW w:w="794" w:type="dxa"/>
          </w:tcPr>
          <w:p w14:paraId="5144F19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F4C66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6D59F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E1A218" w14:textId="77777777" w:rsidTr="007E1F29">
        <w:trPr>
          <w:cantSplit/>
        </w:trPr>
        <w:tc>
          <w:tcPr>
            <w:tcW w:w="794" w:type="dxa"/>
          </w:tcPr>
          <w:p w14:paraId="0C0A917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7B72A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E929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632E84A" w14:textId="77777777" w:rsidTr="00572B29">
        <w:trPr>
          <w:cantSplit/>
        </w:trPr>
        <w:tc>
          <w:tcPr>
            <w:tcW w:w="794" w:type="dxa"/>
          </w:tcPr>
          <w:p w14:paraId="1014652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78B13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A0634FB" w14:textId="77777777"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C30351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B2B295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DDFC99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C64256D" w14:textId="77777777" w:rsidTr="007E1F29">
        <w:trPr>
          <w:cantSplit/>
        </w:trPr>
        <w:tc>
          <w:tcPr>
            <w:tcW w:w="794" w:type="dxa"/>
          </w:tcPr>
          <w:p w14:paraId="5070FC48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198B42F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E945A9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6AD391D" w14:textId="77777777" w:rsidTr="007E1F29">
        <w:trPr>
          <w:cantSplit/>
        </w:trPr>
        <w:tc>
          <w:tcPr>
            <w:tcW w:w="794" w:type="dxa"/>
          </w:tcPr>
          <w:p w14:paraId="58FCA6E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9AEF4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DBA74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31471C9" w14:textId="77777777" w:rsidTr="007E1F29">
        <w:trPr>
          <w:cantSplit/>
        </w:trPr>
        <w:tc>
          <w:tcPr>
            <w:tcW w:w="794" w:type="dxa"/>
          </w:tcPr>
          <w:p w14:paraId="6E75041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2A0E2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6E433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7F1411F" w14:textId="77777777" w:rsidTr="007E1F29">
        <w:trPr>
          <w:cantSplit/>
        </w:trPr>
        <w:tc>
          <w:tcPr>
            <w:tcW w:w="794" w:type="dxa"/>
          </w:tcPr>
          <w:p w14:paraId="525E14B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4CC0F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9478F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362298" w14:textId="77777777" w:rsidTr="007E1F29">
        <w:trPr>
          <w:cantSplit/>
        </w:trPr>
        <w:tc>
          <w:tcPr>
            <w:tcW w:w="794" w:type="dxa"/>
          </w:tcPr>
          <w:p w14:paraId="1D5C0E3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9B1B0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69498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02A0A36" w14:textId="77777777" w:rsidTr="00572B29">
        <w:trPr>
          <w:cantSplit/>
        </w:trPr>
        <w:tc>
          <w:tcPr>
            <w:tcW w:w="794" w:type="dxa"/>
          </w:tcPr>
          <w:p w14:paraId="5DDA12A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0AB76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D68AC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76C2D70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C96502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8EB96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111DD4B" w14:textId="77777777" w:rsidTr="007E1F29">
        <w:trPr>
          <w:cantSplit/>
        </w:trPr>
        <w:tc>
          <w:tcPr>
            <w:tcW w:w="794" w:type="dxa"/>
          </w:tcPr>
          <w:p w14:paraId="1C180D4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1C27D1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D44BCF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1D5DF75" w14:textId="77777777" w:rsidTr="007E1F29">
        <w:trPr>
          <w:cantSplit/>
        </w:trPr>
        <w:tc>
          <w:tcPr>
            <w:tcW w:w="794" w:type="dxa"/>
          </w:tcPr>
          <w:p w14:paraId="35635B7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B7C5A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2796E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73861DF" w14:textId="77777777" w:rsidTr="007E1F29">
        <w:trPr>
          <w:cantSplit/>
        </w:trPr>
        <w:tc>
          <w:tcPr>
            <w:tcW w:w="794" w:type="dxa"/>
          </w:tcPr>
          <w:p w14:paraId="34EA71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1BDD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03A0B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1AF8703" w14:textId="77777777" w:rsidTr="007E1F29">
        <w:trPr>
          <w:cantSplit/>
        </w:trPr>
        <w:tc>
          <w:tcPr>
            <w:tcW w:w="794" w:type="dxa"/>
          </w:tcPr>
          <w:p w14:paraId="090F6B0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88A15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A14A6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72AC879" w14:textId="77777777" w:rsidTr="007E1F29">
        <w:trPr>
          <w:cantSplit/>
        </w:trPr>
        <w:tc>
          <w:tcPr>
            <w:tcW w:w="794" w:type="dxa"/>
          </w:tcPr>
          <w:p w14:paraId="75DB702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98D8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66A73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223E1DC4" w14:textId="77777777" w:rsidTr="00572B29">
        <w:trPr>
          <w:cantSplit/>
        </w:trPr>
        <w:tc>
          <w:tcPr>
            <w:tcW w:w="794" w:type="dxa"/>
          </w:tcPr>
          <w:p w14:paraId="2F59805B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DF7F5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4089EAD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04EBE1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9BC2EB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58CA1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622A9AF" w14:textId="77777777" w:rsidTr="007E1F29">
        <w:trPr>
          <w:cantSplit/>
        </w:trPr>
        <w:tc>
          <w:tcPr>
            <w:tcW w:w="794" w:type="dxa"/>
          </w:tcPr>
          <w:p w14:paraId="47E0108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79E6515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3CBA26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ACAC96F" w14:textId="77777777" w:rsidTr="007E1F29">
        <w:trPr>
          <w:cantSplit/>
        </w:trPr>
        <w:tc>
          <w:tcPr>
            <w:tcW w:w="794" w:type="dxa"/>
          </w:tcPr>
          <w:p w14:paraId="7AD444A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5A058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9387B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A9D4538" w14:textId="77777777" w:rsidTr="007E1F29">
        <w:trPr>
          <w:cantSplit/>
        </w:trPr>
        <w:tc>
          <w:tcPr>
            <w:tcW w:w="794" w:type="dxa"/>
          </w:tcPr>
          <w:p w14:paraId="209E592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CEFEF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19173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3BADE49" w14:textId="77777777" w:rsidTr="007E1F29">
        <w:trPr>
          <w:cantSplit/>
        </w:trPr>
        <w:tc>
          <w:tcPr>
            <w:tcW w:w="794" w:type="dxa"/>
          </w:tcPr>
          <w:p w14:paraId="5E7548D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773A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15431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2971301" w14:textId="77777777" w:rsidTr="007E1F29">
        <w:trPr>
          <w:cantSplit/>
        </w:trPr>
        <w:tc>
          <w:tcPr>
            <w:tcW w:w="794" w:type="dxa"/>
          </w:tcPr>
          <w:p w14:paraId="22EE5A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1D705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6B909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08DAABD4" w14:textId="77777777" w:rsidTr="00572B29">
        <w:trPr>
          <w:cantSplit/>
        </w:trPr>
        <w:tc>
          <w:tcPr>
            <w:tcW w:w="794" w:type="dxa"/>
          </w:tcPr>
          <w:p w14:paraId="78C0C389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1A452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FE974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F75B07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CFDEED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C0472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E6375F9" w14:textId="77777777" w:rsidTr="007E1F29">
        <w:trPr>
          <w:cantSplit/>
        </w:trPr>
        <w:tc>
          <w:tcPr>
            <w:tcW w:w="794" w:type="dxa"/>
          </w:tcPr>
          <w:p w14:paraId="40FF287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17BFF3F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9FDF31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6107E9C" w14:textId="77777777" w:rsidTr="007E1F29">
        <w:trPr>
          <w:cantSplit/>
        </w:trPr>
        <w:tc>
          <w:tcPr>
            <w:tcW w:w="794" w:type="dxa"/>
          </w:tcPr>
          <w:p w14:paraId="28B1A94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B7B7C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11FC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BB871B7" w14:textId="77777777" w:rsidTr="007E1F29">
        <w:trPr>
          <w:cantSplit/>
        </w:trPr>
        <w:tc>
          <w:tcPr>
            <w:tcW w:w="794" w:type="dxa"/>
          </w:tcPr>
          <w:p w14:paraId="51D604C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824B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A63E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DA425C6" w14:textId="77777777" w:rsidTr="007E1F29">
        <w:trPr>
          <w:cantSplit/>
        </w:trPr>
        <w:tc>
          <w:tcPr>
            <w:tcW w:w="794" w:type="dxa"/>
          </w:tcPr>
          <w:p w14:paraId="1DEF62A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A987F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D14DD8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FD8AA3E" w14:textId="77777777" w:rsidTr="007E1F29">
        <w:trPr>
          <w:cantSplit/>
        </w:trPr>
        <w:tc>
          <w:tcPr>
            <w:tcW w:w="794" w:type="dxa"/>
          </w:tcPr>
          <w:p w14:paraId="6D49C94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BBE3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1CAAF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51526B19" w14:textId="77777777" w:rsidTr="00572B29">
        <w:trPr>
          <w:cantSplit/>
        </w:trPr>
        <w:tc>
          <w:tcPr>
            <w:tcW w:w="794" w:type="dxa"/>
          </w:tcPr>
          <w:p w14:paraId="0607C972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C7C160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E3753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617ABF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E14EF0F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240D1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E075DE7" w14:textId="77777777" w:rsidTr="007E1F29">
        <w:trPr>
          <w:cantSplit/>
        </w:trPr>
        <w:tc>
          <w:tcPr>
            <w:tcW w:w="794" w:type="dxa"/>
          </w:tcPr>
          <w:p w14:paraId="352DC0F5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37504BC0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76C8F0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0F62D6" w14:textId="77777777" w:rsidTr="007E1F29">
        <w:trPr>
          <w:cantSplit/>
        </w:trPr>
        <w:tc>
          <w:tcPr>
            <w:tcW w:w="794" w:type="dxa"/>
          </w:tcPr>
          <w:p w14:paraId="0BAA420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B401F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BBA75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7EDD703" w14:textId="77777777" w:rsidTr="007E1F29">
        <w:trPr>
          <w:cantSplit/>
        </w:trPr>
        <w:tc>
          <w:tcPr>
            <w:tcW w:w="794" w:type="dxa"/>
          </w:tcPr>
          <w:p w14:paraId="404F885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2ED20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3BBDD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B731BC9" w14:textId="77777777" w:rsidTr="007E1F29">
        <w:trPr>
          <w:cantSplit/>
        </w:trPr>
        <w:tc>
          <w:tcPr>
            <w:tcW w:w="794" w:type="dxa"/>
          </w:tcPr>
          <w:p w14:paraId="0A5E710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1B77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88E98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7631D3" w14:textId="77777777" w:rsidTr="007E1F29">
        <w:trPr>
          <w:cantSplit/>
        </w:trPr>
        <w:tc>
          <w:tcPr>
            <w:tcW w:w="794" w:type="dxa"/>
          </w:tcPr>
          <w:p w14:paraId="79FDB5B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3173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37CB1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3ACA75B" w14:textId="77777777" w:rsidTr="00572B29">
        <w:trPr>
          <w:cantSplit/>
        </w:trPr>
        <w:tc>
          <w:tcPr>
            <w:tcW w:w="794" w:type="dxa"/>
          </w:tcPr>
          <w:p w14:paraId="19626603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F04C51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9CFF2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2DD244CA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5EF4BA9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A6A9F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2DAB6D9" w14:textId="77777777" w:rsidTr="007E1F29">
        <w:trPr>
          <w:cantSplit/>
        </w:trPr>
        <w:tc>
          <w:tcPr>
            <w:tcW w:w="794" w:type="dxa"/>
          </w:tcPr>
          <w:p w14:paraId="76A5C2BC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502C9FD4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AFC79D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E8D02D1" w14:textId="77777777" w:rsidTr="007E1F29">
        <w:trPr>
          <w:cantSplit/>
        </w:trPr>
        <w:tc>
          <w:tcPr>
            <w:tcW w:w="794" w:type="dxa"/>
          </w:tcPr>
          <w:p w14:paraId="3BA56DD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737DC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AC859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A755D26" w14:textId="77777777" w:rsidTr="007E1F29">
        <w:trPr>
          <w:cantSplit/>
        </w:trPr>
        <w:tc>
          <w:tcPr>
            <w:tcW w:w="794" w:type="dxa"/>
          </w:tcPr>
          <w:p w14:paraId="52B1B83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F4B08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242A3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3A90FB" w14:textId="77777777" w:rsidTr="007E1F29">
        <w:trPr>
          <w:cantSplit/>
        </w:trPr>
        <w:tc>
          <w:tcPr>
            <w:tcW w:w="794" w:type="dxa"/>
          </w:tcPr>
          <w:p w14:paraId="73833F5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22B45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6D5AA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5BDB997" w14:textId="77777777" w:rsidTr="007E1F29">
        <w:trPr>
          <w:cantSplit/>
        </w:trPr>
        <w:tc>
          <w:tcPr>
            <w:tcW w:w="794" w:type="dxa"/>
          </w:tcPr>
          <w:p w14:paraId="26D8B36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66E4B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61DF3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4F94AF5D" w14:textId="77777777" w:rsidTr="00572B29">
        <w:trPr>
          <w:cantSplit/>
        </w:trPr>
        <w:tc>
          <w:tcPr>
            <w:tcW w:w="794" w:type="dxa"/>
          </w:tcPr>
          <w:p w14:paraId="3A85C9EC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A02413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618610C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77A86B0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04FD02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F1CE0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B2200FE" w14:textId="77777777" w:rsidTr="007E1F29">
        <w:trPr>
          <w:cantSplit/>
        </w:trPr>
        <w:tc>
          <w:tcPr>
            <w:tcW w:w="794" w:type="dxa"/>
          </w:tcPr>
          <w:p w14:paraId="628DF01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7A40A09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C5E5CF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4F367F9" w14:textId="77777777" w:rsidTr="007E1F29">
        <w:trPr>
          <w:cantSplit/>
        </w:trPr>
        <w:tc>
          <w:tcPr>
            <w:tcW w:w="794" w:type="dxa"/>
          </w:tcPr>
          <w:p w14:paraId="128CFB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8AAF0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686B9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79A7AD8" w14:textId="77777777" w:rsidTr="007E1F29">
        <w:trPr>
          <w:cantSplit/>
        </w:trPr>
        <w:tc>
          <w:tcPr>
            <w:tcW w:w="794" w:type="dxa"/>
          </w:tcPr>
          <w:p w14:paraId="68E8B49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65E03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57C7D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CAF3A80" w14:textId="77777777" w:rsidTr="007E1F29">
        <w:trPr>
          <w:cantSplit/>
        </w:trPr>
        <w:tc>
          <w:tcPr>
            <w:tcW w:w="794" w:type="dxa"/>
          </w:tcPr>
          <w:p w14:paraId="1C676DF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F33B4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351D3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210325C" w14:textId="77777777" w:rsidTr="007E1F29">
        <w:trPr>
          <w:cantSplit/>
        </w:trPr>
        <w:tc>
          <w:tcPr>
            <w:tcW w:w="794" w:type="dxa"/>
          </w:tcPr>
          <w:p w14:paraId="096400D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81F93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43D35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795D5256" w14:textId="77777777" w:rsidTr="00572B29">
        <w:trPr>
          <w:cantSplit/>
        </w:trPr>
        <w:tc>
          <w:tcPr>
            <w:tcW w:w="794" w:type="dxa"/>
          </w:tcPr>
          <w:p w14:paraId="6268C744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8B16ADB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2C93F9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46F93C7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25356C22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82226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863AC0E" w14:textId="77777777" w:rsidTr="007E1F29">
        <w:trPr>
          <w:cantSplit/>
        </w:trPr>
        <w:tc>
          <w:tcPr>
            <w:tcW w:w="794" w:type="dxa"/>
          </w:tcPr>
          <w:p w14:paraId="57850D83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6643AB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E2DA6C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76E42B" w14:textId="77777777" w:rsidTr="007E1F29">
        <w:trPr>
          <w:cantSplit/>
        </w:trPr>
        <w:tc>
          <w:tcPr>
            <w:tcW w:w="794" w:type="dxa"/>
          </w:tcPr>
          <w:p w14:paraId="52CC82D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C4E95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39A4D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4BA1778" w14:textId="77777777" w:rsidTr="007E1F29">
        <w:trPr>
          <w:cantSplit/>
        </w:trPr>
        <w:tc>
          <w:tcPr>
            <w:tcW w:w="794" w:type="dxa"/>
          </w:tcPr>
          <w:p w14:paraId="691C015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6C378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9B167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FF7785D" w14:textId="77777777" w:rsidTr="007E1F29">
        <w:trPr>
          <w:cantSplit/>
        </w:trPr>
        <w:tc>
          <w:tcPr>
            <w:tcW w:w="794" w:type="dxa"/>
          </w:tcPr>
          <w:p w14:paraId="1223259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6516B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6268CE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9F14972" w14:textId="77777777" w:rsidTr="007E1F29">
        <w:trPr>
          <w:cantSplit/>
        </w:trPr>
        <w:tc>
          <w:tcPr>
            <w:tcW w:w="794" w:type="dxa"/>
          </w:tcPr>
          <w:p w14:paraId="03D185D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076A7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8CDC6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14:paraId="19F10B2E" w14:textId="77777777" w:rsidTr="00572B29">
        <w:trPr>
          <w:cantSplit/>
        </w:trPr>
        <w:tc>
          <w:tcPr>
            <w:tcW w:w="794" w:type="dxa"/>
          </w:tcPr>
          <w:p w14:paraId="089B5A08" w14:textId="77777777"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D9A08D" w14:textId="77777777"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46A1E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3CDC7C8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3BDEB9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04D7E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926DC4B" w14:textId="77777777" w:rsidTr="007E1F29">
        <w:trPr>
          <w:cantSplit/>
        </w:trPr>
        <w:tc>
          <w:tcPr>
            <w:tcW w:w="794" w:type="dxa"/>
          </w:tcPr>
          <w:p w14:paraId="71A25AA6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14:paraId="7C7C8C0F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1162218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69F83EF" w14:textId="77777777" w:rsidTr="007E1F29">
        <w:trPr>
          <w:cantSplit/>
        </w:trPr>
        <w:tc>
          <w:tcPr>
            <w:tcW w:w="794" w:type="dxa"/>
          </w:tcPr>
          <w:p w14:paraId="42DE007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C4993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35BCF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6F593E7" w14:textId="77777777" w:rsidTr="007E1F29">
        <w:trPr>
          <w:cantSplit/>
        </w:trPr>
        <w:tc>
          <w:tcPr>
            <w:tcW w:w="794" w:type="dxa"/>
          </w:tcPr>
          <w:p w14:paraId="20953BB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21D2A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49AEFF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A9BA96C" w14:textId="77777777" w:rsidTr="007E1F29">
        <w:trPr>
          <w:cantSplit/>
        </w:trPr>
        <w:tc>
          <w:tcPr>
            <w:tcW w:w="794" w:type="dxa"/>
          </w:tcPr>
          <w:p w14:paraId="3637DA5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BFF1C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AB45A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0A676DC" w14:textId="77777777" w:rsidTr="007E1F29">
        <w:trPr>
          <w:cantSplit/>
        </w:trPr>
        <w:tc>
          <w:tcPr>
            <w:tcW w:w="794" w:type="dxa"/>
          </w:tcPr>
          <w:p w14:paraId="40BF964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F63B2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47201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A5A4B1F" w14:textId="77777777" w:rsidTr="00280825">
        <w:trPr>
          <w:cantSplit/>
        </w:trPr>
        <w:tc>
          <w:tcPr>
            <w:tcW w:w="794" w:type="dxa"/>
          </w:tcPr>
          <w:p w14:paraId="7D2A965B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D7295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500AD8B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242054C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60E79B3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5F9774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28218389" w14:textId="77777777" w:rsidTr="007E1F29">
        <w:trPr>
          <w:cantSplit/>
        </w:trPr>
        <w:tc>
          <w:tcPr>
            <w:tcW w:w="794" w:type="dxa"/>
          </w:tcPr>
          <w:p w14:paraId="49D20B60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A0B48C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DF2D6A6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99E27FE" w14:textId="77777777" w:rsidTr="007E1F29">
        <w:trPr>
          <w:cantSplit/>
        </w:trPr>
        <w:tc>
          <w:tcPr>
            <w:tcW w:w="794" w:type="dxa"/>
          </w:tcPr>
          <w:p w14:paraId="28BFE1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39124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801B2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2C84D2B" w14:textId="77777777" w:rsidTr="007E1F29">
        <w:trPr>
          <w:cantSplit/>
        </w:trPr>
        <w:tc>
          <w:tcPr>
            <w:tcW w:w="794" w:type="dxa"/>
          </w:tcPr>
          <w:p w14:paraId="2371151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43CB3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D789A4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B409B9A" w14:textId="77777777" w:rsidTr="007E1F29">
        <w:trPr>
          <w:cantSplit/>
        </w:trPr>
        <w:tc>
          <w:tcPr>
            <w:tcW w:w="794" w:type="dxa"/>
          </w:tcPr>
          <w:p w14:paraId="7945365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43CCD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16A83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5A994B9" w14:textId="77777777" w:rsidTr="007E1F29">
        <w:trPr>
          <w:cantSplit/>
        </w:trPr>
        <w:tc>
          <w:tcPr>
            <w:tcW w:w="794" w:type="dxa"/>
          </w:tcPr>
          <w:p w14:paraId="589E375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BCE62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D579A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C2C7C9A" w14:textId="77777777" w:rsidTr="00280825">
        <w:trPr>
          <w:cantSplit/>
        </w:trPr>
        <w:tc>
          <w:tcPr>
            <w:tcW w:w="794" w:type="dxa"/>
          </w:tcPr>
          <w:p w14:paraId="15BB63DD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F2C2E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B4E18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1F0A2D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33C0F98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2F0C1E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FF8F322" w14:textId="77777777" w:rsidTr="007E1F29">
        <w:trPr>
          <w:cantSplit/>
        </w:trPr>
        <w:tc>
          <w:tcPr>
            <w:tcW w:w="794" w:type="dxa"/>
          </w:tcPr>
          <w:p w14:paraId="07A3873F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27882267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9CA1D3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34E7C82" w14:textId="77777777" w:rsidTr="007E1F29">
        <w:trPr>
          <w:cantSplit/>
        </w:trPr>
        <w:tc>
          <w:tcPr>
            <w:tcW w:w="794" w:type="dxa"/>
          </w:tcPr>
          <w:p w14:paraId="5C94288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E34B4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CA98A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FEC1094" w14:textId="77777777" w:rsidTr="007E1F29">
        <w:trPr>
          <w:cantSplit/>
        </w:trPr>
        <w:tc>
          <w:tcPr>
            <w:tcW w:w="794" w:type="dxa"/>
          </w:tcPr>
          <w:p w14:paraId="350B522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5B949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5FFFF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F23F71B" w14:textId="77777777" w:rsidTr="007E1F29">
        <w:trPr>
          <w:cantSplit/>
        </w:trPr>
        <w:tc>
          <w:tcPr>
            <w:tcW w:w="794" w:type="dxa"/>
          </w:tcPr>
          <w:p w14:paraId="1E44FA2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3D4B5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80F42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FD917AB" w14:textId="77777777" w:rsidTr="007E1F29">
        <w:trPr>
          <w:cantSplit/>
        </w:trPr>
        <w:tc>
          <w:tcPr>
            <w:tcW w:w="794" w:type="dxa"/>
          </w:tcPr>
          <w:p w14:paraId="41CB865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EDDF5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9F0D9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807223F" w14:textId="77777777" w:rsidTr="00280825">
        <w:trPr>
          <w:cantSplit/>
        </w:trPr>
        <w:tc>
          <w:tcPr>
            <w:tcW w:w="794" w:type="dxa"/>
          </w:tcPr>
          <w:p w14:paraId="266DF5B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77DA86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4B97D0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6FCEB7C4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AFDC9C9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532FAD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5D27F50" w14:textId="77777777" w:rsidTr="007E1F29">
        <w:trPr>
          <w:cantSplit/>
        </w:trPr>
        <w:tc>
          <w:tcPr>
            <w:tcW w:w="794" w:type="dxa"/>
          </w:tcPr>
          <w:p w14:paraId="686CBEF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2EE788D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37A4C6C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8F2961C" w14:textId="77777777" w:rsidTr="007E1F29">
        <w:trPr>
          <w:cantSplit/>
        </w:trPr>
        <w:tc>
          <w:tcPr>
            <w:tcW w:w="794" w:type="dxa"/>
          </w:tcPr>
          <w:p w14:paraId="776ADCC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A3B6E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8AC66D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4E97640" w14:textId="77777777" w:rsidTr="007E1F29">
        <w:trPr>
          <w:cantSplit/>
        </w:trPr>
        <w:tc>
          <w:tcPr>
            <w:tcW w:w="794" w:type="dxa"/>
          </w:tcPr>
          <w:p w14:paraId="5D756CA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D5997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6CFB1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D4B7A2A" w14:textId="77777777" w:rsidTr="007E1F29">
        <w:trPr>
          <w:cantSplit/>
        </w:trPr>
        <w:tc>
          <w:tcPr>
            <w:tcW w:w="794" w:type="dxa"/>
          </w:tcPr>
          <w:p w14:paraId="1B6A476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40E45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85063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28E806A" w14:textId="77777777" w:rsidTr="007E1F29">
        <w:trPr>
          <w:cantSplit/>
        </w:trPr>
        <w:tc>
          <w:tcPr>
            <w:tcW w:w="794" w:type="dxa"/>
          </w:tcPr>
          <w:p w14:paraId="339A7A8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5C05C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578B7A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06760AA" w14:textId="77777777" w:rsidTr="00280825">
        <w:trPr>
          <w:cantSplit/>
        </w:trPr>
        <w:tc>
          <w:tcPr>
            <w:tcW w:w="794" w:type="dxa"/>
          </w:tcPr>
          <w:p w14:paraId="5FE14C1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3098E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8F425D0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F83204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095B5E0E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133E920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3C20561B" w14:textId="77777777" w:rsidTr="007E1F29">
        <w:trPr>
          <w:cantSplit/>
        </w:trPr>
        <w:tc>
          <w:tcPr>
            <w:tcW w:w="794" w:type="dxa"/>
          </w:tcPr>
          <w:p w14:paraId="347A31B7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4ED1FED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92B45C4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E82A117" w14:textId="77777777" w:rsidTr="007E1F29">
        <w:trPr>
          <w:cantSplit/>
        </w:trPr>
        <w:tc>
          <w:tcPr>
            <w:tcW w:w="794" w:type="dxa"/>
          </w:tcPr>
          <w:p w14:paraId="3F9424D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5666E9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B6B67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21222DE" w14:textId="77777777" w:rsidTr="007E1F29">
        <w:trPr>
          <w:cantSplit/>
        </w:trPr>
        <w:tc>
          <w:tcPr>
            <w:tcW w:w="794" w:type="dxa"/>
          </w:tcPr>
          <w:p w14:paraId="646AA92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E70C2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CB65E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E37B8A9" w14:textId="77777777" w:rsidTr="007E1F29">
        <w:trPr>
          <w:cantSplit/>
        </w:trPr>
        <w:tc>
          <w:tcPr>
            <w:tcW w:w="794" w:type="dxa"/>
          </w:tcPr>
          <w:p w14:paraId="6CD07C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437E3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4E5C4C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25DB27E" w14:textId="77777777" w:rsidTr="007E1F29">
        <w:trPr>
          <w:cantSplit/>
        </w:trPr>
        <w:tc>
          <w:tcPr>
            <w:tcW w:w="794" w:type="dxa"/>
          </w:tcPr>
          <w:p w14:paraId="2AB3F83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4576F8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F1FC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BB9B03A" w14:textId="77777777" w:rsidTr="00280825">
        <w:trPr>
          <w:cantSplit/>
        </w:trPr>
        <w:tc>
          <w:tcPr>
            <w:tcW w:w="794" w:type="dxa"/>
          </w:tcPr>
          <w:p w14:paraId="4F95567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2363D5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DAA96B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78B7B92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34647E7D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5547FF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83B444C" w14:textId="77777777" w:rsidTr="007E1F29">
        <w:trPr>
          <w:cantSplit/>
        </w:trPr>
        <w:tc>
          <w:tcPr>
            <w:tcW w:w="794" w:type="dxa"/>
          </w:tcPr>
          <w:p w14:paraId="3B472439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33457FBE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C42581F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8119CBE" w14:textId="77777777" w:rsidTr="007E1F29">
        <w:trPr>
          <w:cantSplit/>
        </w:trPr>
        <w:tc>
          <w:tcPr>
            <w:tcW w:w="794" w:type="dxa"/>
          </w:tcPr>
          <w:p w14:paraId="44B809CD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5CD06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B475A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182BAF2" w14:textId="77777777" w:rsidTr="007E1F29">
        <w:trPr>
          <w:cantSplit/>
        </w:trPr>
        <w:tc>
          <w:tcPr>
            <w:tcW w:w="794" w:type="dxa"/>
          </w:tcPr>
          <w:p w14:paraId="56B71D9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F6C10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57487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548FB29" w14:textId="77777777" w:rsidTr="007E1F29">
        <w:trPr>
          <w:cantSplit/>
        </w:trPr>
        <w:tc>
          <w:tcPr>
            <w:tcW w:w="794" w:type="dxa"/>
          </w:tcPr>
          <w:p w14:paraId="2F4A899E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8E329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F387E1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F2F292A" w14:textId="77777777" w:rsidTr="007E1F29">
        <w:trPr>
          <w:cantSplit/>
        </w:trPr>
        <w:tc>
          <w:tcPr>
            <w:tcW w:w="794" w:type="dxa"/>
          </w:tcPr>
          <w:p w14:paraId="0BD83B7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6D5F7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F3B33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07B6AF6" w14:textId="77777777" w:rsidTr="00280825">
        <w:trPr>
          <w:cantSplit/>
        </w:trPr>
        <w:tc>
          <w:tcPr>
            <w:tcW w:w="794" w:type="dxa"/>
          </w:tcPr>
          <w:p w14:paraId="3F4AE994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EFAAE2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9C2FE17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55E3CDC3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689A7DF6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DF4842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BCBF7E1" w14:textId="77777777" w:rsidTr="007E1F29">
        <w:trPr>
          <w:cantSplit/>
        </w:trPr>
        <w:tc>
          <w:tcPr>
            <w:tcW w:w="794" w:type="dxa"/>
          </w:tcPr>
          <w:p w14:paraId="1F599E1D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4C138411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3BE6F9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4737FC3" w14:textId="77777777" w:rsidTr="007E1F29">
        <w:trPr>
          <w:cantSplit/>
        </w:trPr>
        <w:tc>
          <w:tcPr>
            <w:tcW w:w="794" w:type="dxa"/>
          </w:tcPr>
          <w:p w14:paraId="3AF14E8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5E5813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65B23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A8D51F4" w14:textId="77777777" w:rsidTr="007E1F29">
        <w:trPr>
          <w:cantSplit/>
        </w:trPr>
        <w:tc>
          <w:tcPr>
            <w:tcW w:w="794" w:type="dxa"/>
          </w:tcPr>
          <w:p w14:paraId="3DF93F4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FD155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281A8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3C8BCD7" w14:textId="77777777" w:rsidTr="007E1F29">
        <w:trPr>
          <w:cantSplit/>
        </w:trPr>
        <w:tc>
          <w:tcPr>
            <w:tcW w:w="794" w:type="dxa"/>
          </w:tcPr>
          <w:p w14:paraId="2A8DD2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E3E31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8CBA0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5E5481B" w14:textId="77777777" w:rsidTr="007E1F29">
        <w:trPr>
          <w:cantSplit/>
        </w:trPr>
        <w:tc>
          <w:tcPr>
            <w:tcW w:w="794" w:type="dxa"/>
          </w:tcPr>
          <w:p w14:paraId="17013CF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8D177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CAF9F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25C70DD" w14:textId="77777777" w:rsidTr="00280825">
        <w:trPr>
          <w:cantSplit/>
        </w:trPr>
        <w:tc>
          <w:tcPr>
            <w:tcW w:w="794" w:type="dxa"/>
          </w:tcPr>
          <w:p w14:paraId="780C34E8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56A74A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F62A3D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CD5A8A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634CCAC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9C9A3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6DD53DA" w14:textId="77777777" w:rsidTr="007E1F29">
        <w:trPr>
          <w:cantSplit/>
        </w:trPr>
        <w:tc>
          <w:tcPr>
            <w:tcW w:w="794" w:type="dxa"/>
          </w:tcPr>
          <w:p w14:paraId="3BB47CC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6244BF8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8322DE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3829463" w14:textId="77777777" w:rsidTr="007E1F29">
        <w:trPr>
          <w:cantSplit/>
        </w:trPr>
        <w:tc>
          <w:tcPr>
            <w:tcW w:w="794" w:type="dxa"/>
          </w:tcPr>
          <w:p w14:paraId="73E6845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6F2B7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E40AE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09FE745" w14:textId="77777777" w:rsidTr="007E1F29">
        <w:trPr>
          <w:cantSplit/>
        </w:trPr>
        <w:tc>
          <w:tcPr>
            <w:tcW w:w="794" w:type="dxa"/>
          </w:tcPr>
          <w:p w14:paraId="33835F59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EDBAD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24A3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BDD74B" w14:textId="77777777" w:rsidTr="007E1F29">
        <w:trPr>
          <w:cantSplit/>
        </w:trPr>
        <w:tc>
          <w:tcPr>
            <w:tcW w:w="794" w:type="dxa"/>
          </w:tcPr>
          <w:p w14:paraId="3178102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10194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A5CD33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959B629" w14:textId="77777777" w:rsidTr="007E1F29">
        <w:trPr>
          <w:cantSplit/>
        </w:trPr>
        <w:tc>
          <w:tcPr>
            <w:tcW w:w="794" w:type="dxa"/>
          </w:tcPr>
          <w:p w14:paraId="76F95A2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0522A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B0E29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CA08FFD" w14:textId="77777777" w:rsidTr="00280825">
        <w:trPr>
          <w:cantSplit/>
        </w:trPr>
        <w:tc>
          <w:tcPr>
            <w:tcW w:w="794" w:type="dxa"/>
          </w:tcPr>
          <w:p w14:paraId="31AE2D85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150D01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6C0D8B2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9B81F8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F45F1EB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95E8243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57D898E5" w14:textId="77777777" w:rsidTr="007E1F29">
        <w:trPr>
          <w:cantSplit/>
        </w:trPr>
        <w:tc>
          <w:tcPr>
            <w:tcW w:w="794" w:type="dxa"/>
          </w:tcPr>
          <w:p w14:paraId="479E5A0E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0F1A706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1A16625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1F07EB" w14:textId="77777777" w:rsidTr="007E1F29">
        <w:trPr>
          <w:cantSplit/>
        </w:trPr>
        <w:tc>
          <w:tcPr>
            <w:tcW w:w="794" w:type="dxa"/>
          </w:tcPr>
          <w:p w14:paraId="2B6E61FC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B1BD6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BB6BA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24AF08C" w14:textId="77777777" w:rsidTr="007E1F29">
        <w:trPr>
          <w:cantSplit/>
        </w:trPr>
        <w:tc>
          <w:tcPr>
            <w:tcW w:w="794" w:type="dxa"/>
          </w:tcPr>
          <w:p w14:paraId="477F993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259A77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A385A6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F2F62A8" w14:textId="77777777" w:rsidTr="007E1F29">
        <w:trPr>
          <w:cantSplit/>
        </w:trPr>
        <w:tc>
          <w:tcPr>
            <w:tcW w:w="794" w:type="dxa"/>
          </w:tcPr>
          <w:p w14:paraId="7FFAEA0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F0C6B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05237D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37ADA48" w14:textId="77777777" w:rsidTr="007E1F29">
        <w:trPr>
          <w:cantSplit/>
        </w:trPr>
        <w:tc>
          <w:tcPr>
            <w:tcW w:w="794" w:type="dxa"/>
          </w:tcPr>
          <w:p w14:paraId="77E87E4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40586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8D657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CA826AB" w14:textId="77777777" w:rsidTr="00280825">
        <w:trPr>
          <w:cantSplit/>
        </w:trPr>
        <w:tc>
          <w:tcPr>
            <w:tcW w:w="794" w:type="dxa"/>
          </w:tcPr>
          <w:p w14:paraId="1B14B148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E1E8AF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E01E3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A7E5278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15F46214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6345E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0F6FC06C" w14:textId="77777777" w:rsidTr="007E1F29">
        <w:trPr>
          <w:cantSplit/>
        </w:trPr>
        <w:tc>
          <w:tcPr>
            <w:tcW w:w="794" w:type="dxa"/>
          </w:tcPr>
          <w:p w14:paraId="2B2E7001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F8BA8DC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BD9D93D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2CB3EE30" w14:textId="77777777" w:rsidTr="007E1F29">
        <w:trPr>
          <w:cantSplit/>
        </w:trPr>
        <w:tc>
          <w:tcPr>
            <w:tcW w:w="794" w:type="dxa"/>
          </w:tcPr>
          <w:p w14:paraId="4D3598BF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31A2F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46A85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E67D990" w14:textId="77777777" w:rsidTr="007E1F29">
        <w:trPr>
          <w:cantSplit/>
        </w:trPr>
        <w:tc>
          <w:tcPr>
            <w:tcW w:w="794" w:type="dxa"/>
          </w:tcPr>
          <w:p w14:paraId="0DC57B3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147CF0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09F779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3092FA76" w14:textId="77777777" w:rsidTr="007E1F29">
        <w:trPr>
          <w:cantSplit/>
        </w:trPr>
        <w:tc>
          <w:tcPr>
            <w:tcW w:w="794" w:type="dxa"/>
          </w:tcPr>
          <w:p w14:paraId="311245C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0B9C5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9788B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CD5CEB" w14:textId="77777777" w:rsidTr="007E1F29">
        <w:trPr>
          <w:cantSplit/>
        </w:trPr>
        <w:tc>
          <w:tcPr>
            <w:tcW w:w="794" w:type="dxa"/>
          </w:tcPr>
          <w:p w14:paraId="119F447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11E9D6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448C7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F0C060C" w14:textId="77777777" w:rsidTr="00280825">
        <w:trPr>
          <w:cantSplit/>
        </w:trPr>
        <w:tc>
          <w:tcPr>
            <w:tcW w:w="794" w:type="dxa"/>
          </w:tcPr>
          <w:p w14:paraId="197252E1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E23B5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50DB18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0C457525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27F1EE61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52BDBB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624437AB" w14:textId="77777777" w:rsidTr="007E1F29">
        <w:trPr>
          <w:cantSplit/>
        </w:trPr>
        <w:tc>
          <w:tcPr>
            <w:tcW w:w="794" w:type="dxa"/>
          </w:tcPr>
          <w:p w14:paraId="5FABC77C" w14:textId="77777777"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14:paraId="5C10BEFB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97B8259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8F289C9" w14:textId="77777777" w:rsidTr="007E1F29">
        <w:trPr>
          <w:cantSplit/>
        </w:trPr>
        <w:tc>
          <w:tcPr>
            <w:tcW w:w="794" w:type="dxa"/>
          </w:tcPr>
          <w:p w14:paraId="6E1882D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5F9B1D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7CE85DF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5C3E944" w14:textId="77777777" w:rsidTr="007E1F29">
        <w:trPr>
          <w:cantSplit/>
        </w:trPr>
        <w:tc>
          <w:tcPr>
            <w:tcW w:w="794" w:type="dxa"/>
          </w:tcPr>
          <w:p w14:paraId="3B9CD2B0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4B8EA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AC0837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9686D13" w14:textId="77777777" w:rsidTr="007E1F29">
        <w:trPr>
          <w:cantSplit/>
        </w:trPr>
        <w:tc>
          <w:tcPr>
            <w:tcW w:w="794" w:type="dxa"/>
          </w:tcPr>
          <w:p w14:paraId="57D8B3E3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79F1AB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38FDA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D8846C0" w14:textId="77777777" w:rsidTr="007E1F29">
        <w:trPr>
          <w:cantSplit/>
        </w:trPr>
        <w:tc>
          <w:tcPr>
            <w:tcW w:w="794" w:type="dxa"/>
          </w:tcPr>
          <w:p w14:paraId="462D57BB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8B750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147990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27AC677" w14:textId="77777777" w:rsidTr="00280825">
        <w:trPr>
          <w:cantSplit/>
        </w:trPr>
        <w:tc>
          <w:tcPr>
            <w:tcW w:w="794" w:type="dxa"/>
          </w:tcPr>
          <w:p w14:paraId="700F31DA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1F86D03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1C6373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417DE952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4B2010AA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2C2B17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4B4D684B" w14:textId="77777777" w:rsidTr="007E1F29">
        <w:trPr>
          <w:cantSplit/>
        </w:trPr>
        <w:tc>
          <w:tcPr>
            <w:tcW w:w="794" w:type="dxa"/>
          </w:tcPr>
          <w:p w14:paraId="166CD212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67C3C9DD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D240E82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4DFD6DEC" w14:textId="77777777" w:rsidTr="007E1F29">
        <w:trPr>
          <w:cantSplit/>
        </w:trPr>
        <w:tc>
          <w:tcPr>
            <w:tcW w:w="794" w:type="dxa"/>
          </w:tcPr>
          <w:p w14:paraId="73A6E1A1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2ADC44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51036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5E8D3B98" w14:textId="77777777" w:rsidTr="007E1F29">
        <w:trPr>
          <w:cantSplit/>
        </w:trPr>
        <w:tc>
          <w:tcPr>
            <w:tcW w:w="794" w:type="dxa"/>
          </w:tcPr>
          <w:p w14:paraId="0E6EE43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358731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9036A5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61EFA051" w14:textId="77777777" w:rsidTr="007E1F29">
        <w:trPr>
          <w:cantSplit/>
        </w:trPr>
        <w:tc>
          <w:tcPr>
            <w:tcW w:w="794" w:type="dxa"/>
          </w:tcPr>
          <w:p w14:paraId="6B342662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17A95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B87F1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04E96ABA" w14:textId="77777777" w:rsidTr="007E1F29">
        <w:trPr>
          <w:cantSplit/>
        </w:trPr>
        <w:tc>
          <w:tcPr>
            <w:tcW w:w="794" w:type="dxa"/>
          </w:tcPr>
          <w:p w14:paraId="40E627E8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95B902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E777BE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75BD622" w14:textId="77777777" w:rsidTr="00280825">
        <w:trPr>
          <w:cantSplit/>
        </w:trPr>
        <w:tc>
          <w:tcPr>
            <w:tcW w:w="794" w:type="dxa"/>
          </w:tcPr>
          <w:p w14:paraId="09B0059E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D430AB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32AA46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14:paraId="1DA734B1" w14:textId="77777777" w:rsidTr="007E1F29">
        <w:trPr>
          <w:cantSplit/>
        </w:trPr>
        <w:tc>
          <w:tcPr>
            <w:tcW w:w="794" w:type="dxa"/>
            <w:shd w:val="clear" w:color="auto" w:fill="auto"/>
          </w:tcPr>
          <w:p w14:paraId="77BB03B0" w14:textId="77777777"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8962FC" w14:textId="77777777"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14:paraId="1463123E" w14:textId="77777777" w:rsidTr="007E1F29">
        <w:trPr>
          <w:cantSplit/>
        </w:trPr>
        <w:tc>
          <w:tcPr>
            <w:tcW w:w="794" w:type="dxa"/>
          </w:tcPr>
          <w:p w14:paraId="329D274B" w14:textId="77777777"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51F93C8A" w14:textId="77777777"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194613B" w14:textId="77777777"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7C4AD0F6" w14:textId="77777777" w:rsidTr="007E1F29">
        <w:trPr>
          <w:cantSplit/>
        </w:trPr>
        <w:tc>
          <w:tcPr>
            <w:tcW w:w="794" w:type="dxa"/>
          </w:tcPr>
          <w:p w14:paraId="37BF8707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ABDB5A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0AF44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45F6131" w14:textId="77777777" w:rsidTr="007E1F29">
        <w:trPr>
          <w:cantSplit/>
        </w:trPr>
        <w:tc>
          <w:tcPr>
            <w:tcW w:w="794" w:type="dxa"/>
          </w:tcPr>
          <w:p w14:paraId="5D3F66E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5B775E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3FF4DFB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BAA9A8A" w14:textId="77777777" w:rsidTr="007E1F29">
        <w:trPr>
          <w:cantSplit/>
        </w:trPr>
        <w:tc>
          <w:tcPr>
            <w:tcW w:w="794" w:type="dxa"/>
          </w:tcPr>
          <w:p w14:paraId="2A204176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7C093C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7B1391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14:paraId="18D46C2D" w14:textId="77777777" w:rsidTr="007E1F29">
        <w:trPr>
          <w:cantSplit/>
        </w:trPr>
        <w:tc>
          <w:tcPr>
            <w:tcW w:w="794" w:type="dxa"/>
          </w:tcPr>
          <w:p w14:paraId="7AF75315" w14:textId="77777777"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3B3A3F" w14:textId="77777777"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367932" w14:textId="77777777"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0E50D8F9" w14:textId="77777777" w:rsidTr="00280825">
        <w:trPr>
          <w:cantSplit/>
        </w:trPr>
        <w:tc>
          <w:tcPr>
            <w:tcW w:w="794" w:type="dxa"/>
          </w:tcPr>
          <w:p w14:paraId="2846BB3D" w14:textId="77777777"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89D22D" w14:textId="77777777"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A08D04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A16CD81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4EB40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5C9D98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50B427C" w14:textId="77777777" w:rsidTr="003148D4">
        <w:trPr>
          <w:cantSplit/>
        </w:trPr>
        <w:tc>
          <w:tcPr>
            <w:tcW w:w="794" w:type="dxa"/>
          </w:tcPr>
          <w:p w14:paraId="27D68457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6B9FB31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8A6E0C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C095EB5" w14:textId="77777777" w:rsidTr="003148D4">
        <w:trPr>
          <w:cantSplit/>
        </w:trPr>
        <w:tc>
          <w:tcPr>
            <w:tcW w:w="794" w:type="dxa"/>
          </w:tcPr>
          <w:p w14:paraId="7C026E5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5074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99B03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0DF6752" w14:textId="77777777" w:rsidTr="003148D4">
        <w:trPr>
          <w:cantSplit/>
        </w:trPr>
        <w:tc>
          <w:tcPr>
            <w:tcW w:w="794" w:type="dxa"/>
          </w:tcPr>
          <w:p w14:paraId="7E8318D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5D278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C2590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EEE1CB" w14:textId="77777777" w:rsidTr="003148D4">
        <w:trPr>
          <w:cantSplit/>
        </w:trPr>
        <w:tc>
          <w:tcPr>
            <w:tcW w:w="794" w:type="dxa"/>
          </w:tcPr>
          <w:p w14:paraId="558B8A9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504F2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F9103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1E15F87" w14:textId="77777777" w:rsidTr="003148D4">
        <w:trPr>
          <w:cantSplit/>
        </w:trPr>
        <w:tc>
          <w:tcPr>
            <w:tcW w:w="794" w:type="dxa"/>
          </w:tcPr>
          <w:p w14:paraId="7459193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291F2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9E1D9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C0DF1D1" w14:textId="77777777" w:rsidTr="00280825">
        <w:trPr>
          <w:cantSplit/>
        </w:trPr>
        <w:tc>
          <w:tcPr>
            <w:tcW w:w="794" w:type="dxa"/>
          </w:tcPr>
          <w:p w14:paraId="5E1A90B0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C2D9730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02AF8C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0784E5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81578C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C7724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BA49F42" w14:textId="77777777" w:rsidTr="003148D4">
        <w:trPr>
          <w:cantSplit/>
        </w:trPr>
        <w:tc>
          <w:tcPr>
            <w:tcW w:w="794" w:type="dxa"/>
          </w:tcPr>
          <w:p w14:paraId="3262F25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18F8DCEA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3FAB8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D827F9" w14:textId="77777777" w:rsidTr="003148D4">
        <w:trPr>
          <w:cantSplit/>
        </w:trPr>
        <w:tc>
          <w:tcPr>
            <w:tcW w:w="794" w:type="dxa"/>
          </w:tcPr>
          <w:p w14:paraId="457E5D7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D3E0A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5DC19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3AA69D9" w14:textId="77777777" w:rsidTr="003148D4">
        <w:trPr>
          <w:cantSplit/>
        </w:trPr>
        <w:tc>
          <w:tcPr>
            <w:tcW w:w="794" w:type="dxa"/>
          </w:tcPr>
          <w:p w14:paraId="24827A2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9556A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2A23C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513F6CF" w14:textId="77777777" w:rsidTr="003148D4">
        <w:trPr>
          <w:cantSplit/>
        </w:trPr>
        <w:tc>
          <w:tcPr>
            <w:tcW w:w="794" w:type="dxa"/>
          </w:tcPr>
          <w:p w14:paraId="0BAB6F4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D952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3868A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DFC536E" w14:textId="77777777" w:rsidTr="003148D4">
        <w:trPr>
          <w:cantSplit/>
        </w:trPr>
        <w:tc>
          <w:tcPr>
            <w:tcW w:w="794" w:type="dxa"/>
          </w:tcPr>
          <w:p w14:paraId="09F02DC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1814B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DE7A0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F89FEB6" w14:textId="77777777" w:rsidTr="00280825">
        <w:trPr>
          <w:cantSplit/>
        </w:trPr>
        <w:tc>
          <w:tcPr>
            <w:tcW w:w="794" w:type="dxa"/>
          </w:tcPr>
          <w:p w14:paraId="34198A96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2E67E59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FD78EA" w14:textId="77777777"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121E4B0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61478F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71219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E2E0B33" w14:textId="77777777" w:rsidTr="003148D4">
        <w:trPr>
          <w:cantSplit/>
        </w:trPr>
        <w:tc>
          <w:tcPr>
            <w:tcW w:w="794" w:type="dxa"/>
          </w:tcPr>
          <w:p w14:paraId="2C4EF713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14:paraId="6C69642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233F440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E0BAC5" w14:textId="77777777" w:rsidTr="003148D4">
        <w:trPr>
          <w:cantSplit/>
        </w:trPr>
        <w:tc>
          <w:tcPr>
            <w:tcW w:w="794" w:type="dxa"/>
          </w:tcPr>
          <w:p w14:paraId="0770761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6F7D5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29424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85E199" w14:textId="77777777" w:rsidTr="003148D4">
        <w:trPr>
          <w:cantSplit/>
        </w:trPr>
        <w:tc>
          <w:tcPr>
            <w:tcW w:w="794" w:type="dxa"/>
          </w:tcPr>
          <w:p w14:paraId="1D69EB1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6D7F5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BA20B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41BF4A" w14:textId="77777777" w:rsidTr="003148D4">
        <w:trPr>
          <w:cantSplit/>
        </w:trPr>
        <w:tc>
          <w:tcPr>
            <w:tcW w:w="794" w:type="dxa"/>
          </w:tcPr>
          <w:p w14:paraId="382C919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DADE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78BEE4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A5000E3" w14:textId="77777777" w:rsidTr="003148D4">
        <w:trPr>
          <w:cantSplit/>
        </w:trPr>
        <w:tc>
          <w:tcPr>
            <w:tcW w:w="794" w:type="dxa"/>
          </w:tcPr>
          <w:p w14:paraId="5B54400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28B3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8A14E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13E11CC5" w14:textId="77777777" w:rsidTr="00280825">
        <w:trPr>
          <w:cantSplit/>
        </w:trPr>
        <w:tc>
          <w:tcPr>
            <w:tcW w:w="794" w:type="dxa"/>
          </w:tcPr>
          <w:p w14:paraId="7A3ED5AF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9896E1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E195BA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6AA379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DDED8D5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314D2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A0F4CCA" w14:textId="77777777" w:rsidTr="003148D4">
        <w:trPr>
          <w:cantSplit/>
        </w:trPr>
        <w:tc>
          <w:tcPr>
            <w:tcW w:w="794" w:type="dxa"/>
          </w:tcPr>
          <w:p w14:paraId="7D0E108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F9DE8E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7FC0317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931DD30" w14:textId="77777777" w:rsidTr="003148D4">
        <w:trPr>
          <w:cantSplit/>
        </w:trPr>
        <w:tc>
          <w:tcPr>
            <w:tcW w:w="794" w:type="dxa"/>
          </w:tcPr>
          <w:p w14:paraId="6801CD8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35ABD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E0D8EF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34BF152" w14:textId="77777777" w:rsidTr="003148D4">
        <w:trPr>
          <w:cantSplit/>
        </w:trPr>
        <w:tc>
          <w:tcPr>
            <w:tcW w:w="794" w:type="dxa"/>
          </w:tcPr>
          <w:p w14:paraId="68FF5D4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A9E9F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80C68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BD0F00" w14:textId="77777777" w:rsidTr="003148D4">
        <w:trPr>
          <w:cantSplit/>
        </w:trPr>
        <w:tc>
          <w:tcPr>
            <w:tcW w:w="794" w:type="dxa"/>
          </w:tcPr>
          <w:p w14:paraId="0375A1F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D27B8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D905B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DF5EBB" w14:textId="77777777" w:rsidTr="003148D4">
        <w:trPr>
          <w:cantSplit/>
        </w:trPr>
        <w:tc>
          <w:tcPr>
            <w:tcW w:w="794" w:type="dxa"/>
          </w:tcPr>
          <w:p w14:paraId="36F564D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297C7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598D99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F1EB7DF" w14:textId="77777777" w:rsidTr="00280825">
        <w:trPr>
          <w:cantSplit/>
        </w:trPr>
        <w:tc>
          <w:tcPr>
            <w:tcW w:w="794" w:type="dxa"/>
          </w:tcPr>
          <w:p w14:paraId="2B41D15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082922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80BA8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5170C7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D80C90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ADC2CE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D5B3AC0" w14:textId="77777777" w:rsidTr="003148D4">
        <w:trPr>
          <w:cantSplit/>
        </w:trPr>
        <w:tc>
          <w:tcPr>
            <w:tcW w:w="794" w:type="dxa"/>
          </w:tcPr>
          <w:p w14:paraId="2045EA7A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35411B7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DC7999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C79AE33" w14:textId="77777777" w:rsidTr="003148D4">
        <w:trPr>
          <w:cantSplit/>
        </w:trPr>
        <w:tc>
          <w:tcPr>
            <w:tcW w:w="794" w:type="dxa"/>
          </w:tcPr>
          <w:p w14:paraId="7FE9A0E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CDBC5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FC039E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46E62BD" w14:textId="77777777" w:rsidTr="003148D4">
        <w:trPr>
          <w:cantSplit/>
        </w:trPr>
        <w:tc>
          <w:tcPr>
            <w:tcW w:w="794" w:type="dxa"/>
          </w:tcPr>
          <w:p w14:paraId="631CDA9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FA49F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F364C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B8F8A56" w14:textId="77777777" w:rsidTr="003148D4">
        <w:trPr>
          <w:cantSplit/>
        </w:trPr>
        <w:tc>
          <w:tcPr>
            <w:tcW w:w="794" w:type="dxa"/>
          </w:tcPr>
          <w:p w14:paraId="59CEBFE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A4F98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0680F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0683BEB" w14:textId="77777777" w:rsidTr="003148D4">
        <w:trPr>
          <w:cantSplit/>
        </w:trPr>
        <w:tc>
          <w:tcPr>
            <w:tcW w:w="794" w:type="dxa"/>
          </w:tcPr>
          <w:p w14:paraId="6CBAB49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AF23A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6F6AD6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2CE82F7A" w14:textId="77777777" w:rsidTr="00280825">
        <w:trPr>
          <w:cantSplit/>
        </w:trPr>
        <w:tc>
          <w:tcPr>
            <w:tcW w:w="794" w:type="dxa"/>
          </w:tcPr>
          <w:p w14:paraId="39CF4983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4407B2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721FCE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CC6039E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F3AFC6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F2AC3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0C2ADAF" w14:textId="77777777" w:rsidTr="003148D4">
        <w:trPr>
          <w:cantSplit/>
        </w:trPr>
        <w:tc>
          <w:tcPr>
            <w:tcW w:w="794" w:type="dxa"/>
          </w:tcPr>
          <w:p w14:paraId="23857002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126CBA0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85E9D3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7335DA" w14:textId="77777777" w:rsidTr="003148D4">
        <w:trPr>
          <w:cantSplit/>
        </w:trPr>
        <w:tc>
          <w:tcPr>
            <w:tcW w:w="794" w:type="dxa"/>
          </w:tcPr>
          <w:p w14:paraId="078DF6D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42FE3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1EECE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1990059" w14:textId="77777777" w:rsidTr="003148D4">
        <w:trPr>
          <w:cantSplit/>
        </w:trPr>
        <w:tc>
          <w:tcPr>
            <w:tcW w:w="794" w:type="dxa"/>
          </w:tcPr>
          <w:p w14:paraId="30E5E78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EFFF4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2153C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E3052D1" w14:textId="77777777" w:rsidTr="003148D4">
        <w:trPr>
          <w:cantSplit/>
        </w:trPr>
        <w:tc>
          <w:tcPr>
            <w:tcW w:w="794" w:type="dxa"/>
          </w:tcPr>
          <w:p w14:paraId="35AF092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FE3D0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785A6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045C814" w14:textId="77777777" w:rsidTr="003148D4">
        <w:trPr>
          <w:cantSplit/>
        </w:trPr>
        <w:tc>
          <w:tcPr>
            <w:tcW w:w="794" w:type="dxa"/>
          </w:tcPr>
          <w:p w14:paraId="2EE6076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B5B37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B36C1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2D7ACAF" w14:textId="77777777" w:rsidTr="00280825">
        <w:trPr>
          <w:cantSplit/>
        </w:trPr>
        <w:tc>
          <w:tcPr>
            <w:tcW w:w="794" w:type="dxa"/>
          </w:tcPr>
          <w:p w14:paraId="0019836F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D3D67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7089D3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32E0E7DF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00838F7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2364D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7DAA021" w14:textId="77777777" w:rsidTr="003148D4">
        <w:trPr>
          <w:cantSplit/>
        </w:trPr>
        <w:tc>
          <w:tcPr>
            <w:tcW w:w="794" w:type="dxa"/>
          </w:tcPr>
          <w:p w14:paraId="792C31C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2F7F4C8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1A6D23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3EBF04A" w14:textId="77777777" w:rsidTr="003148D4">
        <w:trPr>
          <w:cantSplit/>
        </w:trPr>
        <w:tc>
          <w:tcPr>
            <w:tcW w:w="794" w:type="dxa"/>
          </w:tcPr>
          <w:p w14:paraId="593DF54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F7256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62588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206E42" w14:textId="77777777" w:rsidTr="003148D4">
        <w:trPr>
          <w:cantSplit/>
        </w:trPr>
        <w:tc>
          <w:tcPr>
            <w:tcW w:w="794" w:type="dxa"/>
          </w:tcPr>
          <w:p w14:paraId="6D6E236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51A63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62B758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C92CAB3" w14:textId="77777777" w:rsidTr="003148D4">
        <w:trPr>
          <w:cantSplit/>
        </w:trPr>
        <w:tc>
          <w:tcPr>
            <w:tcW w:w="794" w:type="dxa"/>
          </w:tcPr>
          <w:p w14:paraId="5D3291C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10254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743E9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B776C9D" w14:textId="77777777" w:rsidTr="003148D4">
        <w:trPr>
          <w:cantSplit/>
        </w:trPr>
        <w:tc>
          <w:tcPr>
            <w:tcW w:w="794" w:type="dxa"/>
          </w:tcPr>
          <w:p w14:paraId="567721A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53AC0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FAB17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3902C882" w14:textId="77777777" w:rsidTr="00280825">
        <w:trPr>
          <w:cantSplit/>
        </w:trPr>
        <w:tc>
          <w:tcPr>
            <w:tcW w:w="794" w:type="dxa"/>
          </w:tcPr>
          <w:p w14:paraId="3F8E8DF7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E908C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AD2F3A0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74FB6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9D91724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59AE00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9201291" w14:textId="77777777" w:rsidTr="003148D4">
        <w:trPr>
          <w:cantSplit/>
        </w:trPr>
        <w:tc>
          <w:tcPr>
            <w:tcW w:w="794" w:type="dxa"/>
          </w:tcPr>
          <w:p w14:paraId="09DCC016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14:paraId="74C1CB8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9A9FB72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58CB26" w14:textId="77777777" w:rsidTr="003148D4">
        <w:trPr>
          <w:cantSplit/>
        </w:trPr>
        <w:tc>
          <w:tcPr>
            <w:tcW w:w="794" w:type="dxa"/>
          </w:tcPr>
          <w:p w14:paraId="7E750975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F8C3F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82BB5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EC8B51E" w14:textId="77777777" w:rsidTr="003148D4">
        <w:trPr>
          <w:cantSplit/>
        </w:trPr>
        <w:tc>
          <w:tcPr>
            <w:tcW w:w="794" w:type="dxa"/>
          </w:tcPr>
          <w:p w14:paraId="1776378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3D6E9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C87F4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28FF8B3" w14:textId="77777777" w:rsidTr="003148D4">
        <w:trPr>
          <w:cantSplit/>
        </w:trPr>
        <w:tc>
          <w:tcPr>
            <w:tcW w:w="794" w:type="dxa"/>
          </w:tcPr>
          <w:p w14:paraId="64D91B4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F9969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13FAF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BB7B08" w14:textId="77777777" w:rsidTr="003148D4">
        <w:trPr>
          <w:cantSplit/>
        </w:trPr>
        <w:tc>
          <w:tcPr>
            <w:tcW w:w="794" w:type="dxa"/>
          </w:tcPr>
          <w:p w14:paraId="2844C77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A5E5C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6D7F5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7DB0A725" w14:textId="77777777" w:rsidTr="00280825">
        <w:trPr>
          <w:cantSplit/>
        </w:trPr>
        <w:tc>
          <w:tcPr>
            <w:tcW w:w="794" w:type="dxa"/>
          </w:tcPr>
          <w:p w14:paraId="6E6BCBD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786467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D092D9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D88FFF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4265969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40F87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7359B75" w14:textId="77777777" w:rsidTr="003148D4">
        <w:trPr>
          <w:cantSplit/>
        </w:trPr>
        <w:tc>
          <w:tcPr>
            <w:tcW w:w="794" w:type="dxa"/>
          </w:tcPr>
          <w:p w14:paraId="5BCF8D0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4463170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876F8D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5FCE12F" w14:textId="77777777" w:rsidTr="003148D4">
        <w:trPr>
          <w:cantSplit/>
        </w:trPr>
        <w:tc>
          <w:tcPr>
            <w:tcW w:w="794" w:type="dxa"/>
          </w:tcPr>
          <w:p w14:paraId="5E99D6A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CCCE5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13A06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DD9057C" w14:textId="77777777" w:rsidTr="003148D4">
        <w:trPr>
          <w:cantSplit/>
        </w:trPr>
        <w:tc>
          <w:tcPr>
            <w:tcW w:w="794" w:type="dxa"/>
          </w:tcPr>
          <w:p w14:paraId="3157C58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40C24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68E9A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62D8614" w14:textId="77777777" w:rsidTr="003148D4">
        <w:trPr>
          <w:cantSplit/>
        </w:trPr>
        <w:tc>
          <w:tcPr>
            <w:tcW w:w="794" w:type="dxa"/>
          </w:tcPr>
          <w:p w14:paraId="19B4410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2ED73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02817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7DB99E0" w14:textId="77777777" w:rsidTr="003148D4">
        <w:trPr>
          <w:cantSplit/>
        </w:trPr>
        <w:tc>
          <w:tcPr>
            <w:tcW w:w="794" w:type="dxa"/>
          </w:tcPr>
          <w:p w14:paraId="3B7D6A8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6DB9C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7BF7B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E4698EC" w14:textId="77777777" w:rsidTr="00280825">
        <w:trPr>
          <w:cantSplit/>
        </w:trPr>
        <w:tc>
          <w:tcPr>
            <w:tcW w:w="794" w:type="dxa"/>
          </w:tcPr>
          <w:p w14:paraId="4EAAF13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F52985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5658C1F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130F9EB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3BD5AC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5146A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3850D2B" w14:textId="77777777" w:rsidTr="003148D4">
        <w:trPr>
          <w:cantSplit/>
        </w:trPr>
        <w:tc>
          <w:tcPr>
            <w:tcW w:w="794" w:type="dxa"/>
          </w:tcPr>
          <w:p w14:paraId="5949124C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634FC77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6A3587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69F279" w14:textId="77777777" w:rsidTr="003148D4">
        <w:trPr>
          <w:cantSplit/>
        </w:trPr>
        <w:tc>
          <w:tcPr>
            <w:tcW w:w="794" w:type="dxa"/>
          </w:tcPr>
          <w:p w14:paraId="6256F8D8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95689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7DA0E7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F64227" w14:textId="77777777" w:rsidTr="003148D4">
        <w:trPr>
          <w:cantSplit/>
        </w:trPr>
        <w:tc>
          <w:tcPr>
            <w:tcW w:w="794" w:type="dxa"/>
          </w:tcPr>
          <w:p w14:paraId="428806D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7B3BB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AFFFD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8CF60C0" w14:textId="77777777" w:rsidTr="003148D4">
        <w:trPr>
          <w:cantSplit/>
        </w:trPr>
        <w:tc>
          <w:tcPr>
            <w:tcW w:w="794" w:type="dxa"/>
          </w:tcPr>
          <w:p w14:paraId="4954BFB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4B988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279D6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53B0EA7" w14:textId="77777777" w:rsidTr="003148D4">
        <w:trPr>
          <w:cantSplit/>
        </w:trPr>
        <w:tc>
          <w:tcPr>
            <w:tcW w:w="794" w:type="dxa"/>
          </w:tcPr>
          <w:p w14:paraId="16BF6CC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BD15F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0162E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C4BC738" w14:textId="77777777" w:rsidTr="00280825">
        <w:trPr>
          <w:cantSplit/>
        </w:trPr>
        <w:tc>
          <w:tcPr>
            <w:tcW w:w="794" w:type="dxa"/>
          </w:tcPr>
          <w:p w14:paraId="25AE105C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B65E48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26B21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28E11A1F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18B1B3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9FADF3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C727F6F" w14:textId="77777777" w:rsidTr="003148D4">
        <w:trPr>
          <w:cantSplit/>
        </w:trPr>
        <w:tc>
          <w:tcPr>
            <w:tcW w:w="794" w:type="dxa"/>
          </w:tcPr>
          <w:p w14:paraId="5EB3DEB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357503C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51FB51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197C62" w14:textId="77777777" w:rsidTr="003148D4">
        <w:trPr>
          <w:cantSplit/>
        </w:trPr>
        <w:tc>
          <w:tcPr>
            <w:tcW w:w="794" w:type="dxa"/>
          </w:tcPr>
          <w:p w14:paraId="1F8F7D8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CF39F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F0CDF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5AC752" w14:textId="77777777" w:rsidTr="003148D4">
        <w:trPr>
          <w:cantSplit/>
        </w:trPr>
        <w:tc>
          <w:tcPr>
            <w:tcW w:w="794" w:type="dxa"/>
          </w:tcPr>
          <w:p w14:paraId="77C5694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65CDE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98AE1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3B98D65" w14:textId="77777777" w:rsidTr="003148D4">
        <w:trPr>
          <w:cantSplit/>
        </w:trPr>
        <w:tc>
          <w:tcPr>
            <w:tcW w:w="794" w:type="dxa"/>
          </w:tcPr>
          <w:p w14:paraId="149D8C6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1F14D1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26E7CE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15B1907" w14:textId="77777777" w:rsidTr="003148D4">
        <w:trPr>
          <w:cantSplit/>
        </w:trPr>
        <w:tc>
          <w:tcPr>
            <w:tcW w:w="794" w:type="dxa"/>
          </w:tcPr>
          <w:p w14:paraId="5072247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ED119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C7AD9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3A59F4F" w14:textId="77777777" w:rsidTr="00280825">
        <w:trPr>
          <w:cantSplit/>
        </w:trPr>
        <w:tc>
          <w:tcPr>
            <w:tcW w:w="794" w:type="dxa"/>
          </w:tcPr>
          <w:p w14:paraId="0EDBEA9A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5C3CD3F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3DD8718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B50123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494850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C11BB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47BD8AA8" w14:textId="77777777" w:rsidTr="003148D4">
        <w:trPr>
          <w:cantSplit/>
        </w:trPr>
        <w:tc>
          <w:tcPr>
            <w:tcW w:w="794" w:type="dxa"/>
          </w:tcPr>
          <w:p w14:paraId="29D7BBAC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14:paraId="54477A58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552D590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6B04C1B" w14:textId="77777777" w:rsidTr="003148D4">
        <w:trPr>
          <w:cantSplit/>
        </w:trPr>
        <w:tc>
          <w:tcPr>
            <w:tcW w:w="794" w:type="dxa"/>
          </w:tcPr>
          <w:p w14:paraId="4D7D277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5F272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6D6B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9278328" w14:textId="77777777" w:rsidTr="003148D4">
        <w:trPr>
          <w:cantSplit/>
        </w:trPr>
        <w:tc>
          <w:tcPr>
            <w:tcW w:w="794" w:type="dxa"/>
          </w:tcPr>
          <w:p w14:paraId="346469B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39983C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91F31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AA88F8E" w14:textId="77777777" w:rsidTr="003148D4">
        <w:trPr>
          <w:cantSplit/>
        </w:trPr>
        <w:tc>
          <w:tcPr>
            <w:tcW w:w="794" w:type="dxa"/>
          </w:tcPr>
          <w:p w14:paraId="2BDF928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0484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5D202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0DD4E01" w14:textId="77777777" w:rsidTr="003148D4">
        <w:trPr>
          <w:cantSplit/>
        </w:trPr>
        <w:tc>
          <w:tcPr>
            <w:tcW w:w="794" w:type="dxa"/>
          </w:tcPr>
          <w:p w14:paraId="7F98045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EA671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81210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531A0D0D" w14:textId="77777777" w:rsidTr="00280825">
        <w:trPr>
          <w:cantSplit/>
        </w:trPr>
        <w:tc>
          <w:tcPr>
            <w:tcW w:w="794" w:type="dxa"/>
          </w:tcPr>
          <w:p w14:paraId="5506603E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A7093B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97385D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8A8983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4FE3367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AD627F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AE045E9" w14:textId="77777777" w:rsidTr="003148D4">
        <w:trPr>
          <w:cantSplit/>
        </w:trPr>
        <w:tc>
          <w:tcPr>
            <w:tcW w:w="794" w:type="dxa"/>
          </w:tcPr>
          <w:p w14:paraId="06E4A6B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0CDD66F2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4C313EE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9A8052" w14:textId="77777777" w:rsidTr="003148D4">
        <w:trPr>
          <w:cantSplit/>
        </w:trPr>
        <w:tc>
          <w:tcPr>
            <w:tcW w:w="794" w:type="dxa"/>
          </w:tcPr>
          <w:p w14:paraId="38E6DB2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733DF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1D06C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E7FEAC3" w14:textId="77777777" w:rsidTr="003148D4">
        <w:trPr>
          <w:cantSplit/>
        </w:trPr>
        <w:tc>
          <w:tcPr>
            <w:tcW w:w="794" w:type="dxa"/>
          </w:tcPr>
          <w:p w14:paraId="7D39BD2D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1B5D1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CDF01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6F0E24C" w14:textId="77777777" w:rsidTr="003148D4">
        <w:trPr>
          <w:cantSplit/>
        </w:trPr>
        <w:tc>
          <w:tcPr>
            <w:tcW w:w="794" w:type="dxa"/>
          </w:tcPr>
          <w:p w14:paraId="2C5DF6D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D41C5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509F03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71BB6B8" w14:textId="77777777" w:rsidTr="003148D4">
        <w:trPr>
          <w:cantSplit/>
        </w:trPr>
        <w:tc>
          <w:tcPr>
            <w:tcW w:w="794" w:type="dxa"/>
          </w:tcPr>
          <w:p w14:paraId="22265D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ECF4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66281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68B0983F" w14:textId="77777777" w:rsidTr="00280825">
        <w:trPr>
          <w:cantSplit/>
        </w:trPr>
        <w:tc>
          <w:tcPr>
            <w:tcW w:w="794" w:type="dxa"/>
          </w:tcPr>
          <w:p w14:paraId="0D3D8092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7A2A2C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9CDA6E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59B6B2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1894CC7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534C1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8B68E85" w14:textId="77777777" w:rsidTr="003148D4">
        <w:trPr>
          <w:cantSplit/>
        </w:trPr>
        <w:tc>
          <w:tcPr>
            <w:tcW w:w="794" w:type="dxa"/>
          </w:tcPr>
          <w:p w14:paraId="466B35C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19FACF03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45E47703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14127A" w14:textId="77777777" w:rsidTr="003148D4">
        <w:trPr>
          <w:cantSplit/>
        </w:trPr>
        <w:tc>
          <w:tcPr>
            <w:tcW w:w="794" w:type="dxa"/>
          </w:tcPr>
          <w:p w14:paraId="3E867BC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46631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F55651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340F50" w14:textId="77777777" w:rsidTr="003148D4">
        <w:trPr>
          <w:cantSplit/>
        </w:trPr>
        <w:tc>
          <w:tcPr>
            <w:tcW w:w="794" w:type="dxa"/>
          </w:tcPr>
          <w:p w14:paraId="0F15941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DFBC1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73F372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DB01F74" w14:textId="77777777" w:rsidTr="003148D4">
        <w:trPr>
          <w:cantSplit/>
        </w:trPr>
        <w:tc>
          <w:tcPr>
            <w:tcW w:w="794" w:type="dxa"/>
          </w:tcPr>
          <w:p w14:paraId="4B3C4DB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7E8DF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1A36A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52D94F" w14:textId="77777777" w:rsidTr="003148D4">
        <w:trPr>
          <w:cantSplit/>
        </w:trPr>
        <w:tc>
          <w:tcPr>
            <w:tcW w:w="794" w:type="dxa"/>
          </w:tcPr>
          <w:p w14:paraId="78B37D1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D3581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E737C1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14:paraId="4A877244" w14:textId="77777777" w:rsidTr="00280825">
        <w:trPr>
          <w:cantSplit/>
        </w:trPr>
        <w:tc>
          <w:tcPr>
            <w:tcW w:w="794" w:type="dxa"/>
          </w:tcPr>
          <w:p w14:paraId="10675849" w14:textId="77777777"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B29EEA" w14:textId="77777777"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376CD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62BD59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E56B77C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CA1247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AE6BD77" w14:textId="77777777" w:rsidTr="003148D4">
        <w:trPr>
          <w:cantSplit/>
        </w:trPr>
        <w:tc>
          <w:tcPr>
            <w:tcW w:w="794" w:type="dxa"/>
          </w:tcPr>
          <w:p w14:paraId="6AAD79E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C2AD61C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264AA51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916A05B" w14:textId="77777777" w:rsidTr="003148D4">
        <w:trPr>
          <w:cantSplit/>
        </w:trPr>
        <w:tc>
          <w:tcPr>
            <w:tcW w:w="794" w:type="dxa"/>
          </w:tcPr>
          <w:p w14:paraId="60FF687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57FF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800930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90896B2" w14:textId="77777777" w:rsidTr="003148D4">
        <w:trPr>
          <w:cantSplit/>
        </w:trPr>
        <w:tc>
          <w:tcPr>
            <w:tcW w:w="794" w:type="dxa"/>
          </w:tcPr>
          <w:p w14:paraId="7412B13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24F25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7163A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A43C5CD" w14:textId="77777777" w:rsidTr="003148D4">
        <w:trPr>
          <w:cantSplit/>
        </w:trPr>
        <w:tc>
          <w:tcPr>
            <w:tcW w:w="794" w:type="dxa"/>
          </w:tcPr>
          <w:p w14:paraId="7989F7C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F2FC0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BB3DE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BE1DF38" w14:textId="77777777" w:rsidTr="003148D4">
        <w:trPr>
          <w:cantSplit/>
        </w:trPr>
        <w:tc>
          <w:tcPr>
            <w:tcW w:w="794" w:type="dxa"/>
          </w:tcPr>
          <w:p w14:paraId="55082A5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4DB99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D5386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63F081DF" w14:textId="77777777" w:rsidTr="00280825">
        <w:trPr>
          <w:cantSplit/>
        </w:trPr>
        <w:tc>
          <w:tcPr>
            <w:tcW w:w="794" w:type="dxa"/>
          </w:tcPr>
          <w:p w14:paraId="533D67B3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C00E46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B33E5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C1441E8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236AC8BA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A3417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3E58E911" w14:textId="77777777" w:rsidTr="003148D4">
        <w:trPr>
          <w:cantSplit/>
        </w:trPr>
        <w:tc>
          <w:tcPr>
            <w:tcW w:w="794" w:type="dxa"/>
          </w:tcPr>
          <w:p w14:paraId="103157E5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5005B446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5E1B13B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D41BA29" w14:textId="77777777" w:rsidTr="003148D4">
        <w:trPr>
          <w:cantSplit/>
        </w:trPr>
        <w:tc>
          <w:tcPr>
            <w:tcW w:w="794" w:type="dxa"/>
          </w:tcPr>
          <w:p w14:paraId="73F219B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D0D0C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AE639B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B44A55E" w14:textId="77777777" w:rsidTr="003148D4">
        <w:trPr>
          <w:cantSplit/>
        </w:trPr>
        <w:tc>
          <w:tcPr>
            <w:tcW w:w="794" w:type="dxa"/>
          </w:tcPr>
          <w:p w14:paraId="5D8FA11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22F1D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A5088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4CF1238" w14:textId="77777777" w:rsidTr="003148D4">
        <w:trPr>
          <w:cantSplit/>
        </w:trPr>
        <w:tc>
          <w:tcPr>
            <w:tcW w:w="794" w:type="dxa"/>
          </w:tcPr>
          <w:p w14:paraId="0388D2D4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0CD40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2ECF3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A860AB1" w14:textId="77777777" w:rsidTr="003148D4">
        <w:trPr>
          <w:cantSplit/>
        </w:trPr>
        <w:tc>
          <w:tcPr>
            <w:tcW w:w="794" w:type="dxa"/>
          </w:tcPr>
          <w:p w14:paraId="06FAC78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C4A5E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1DB3C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DACC331" w14:textId="77777777" w:rsidTr="00280825">
        <w:trPr>
          <w:cantSplit/>
        </w:trPr>
        <w:tc>
          <w:tcPr>
            <w:tcW w:w="794" w:type="dxa"/>
          </w:tcPr>
          <w:p w14:paraId="035513C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E37281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C8F0D0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23AE65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2CB3660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F1E06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7F9FB14F" w14:textId="77777777" w:rsidTr="003148D4">
        <w:trPr>
          <w:cantSplit/>
        </w:trPr>
        <w:tc>
          <w:tcPr>
            <w:tcW w:w="794" w:type="dxa"/>
          </w:tcPr>
          <w:p w14:paraId="08A2D140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69424895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E76F25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7B6E60F" w14:textId="77777777" w:rsidTr="003148D4">
        <w:trPr>
          <w:cantSplit/>
        </w:trPr>
        <w:tc>
          <w:tcPr>
            <w:tcW w:w="794" w:type="dxa"/>
          </w:tcPr>
          <w:p w14:paraId="2C621FD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6CEDA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CE5D20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F57AEA9" w14:textId="77777777" w:rsidTr="003148D4">
        <w:trPr>
          <w:cantSplit/>
        </w:trPr>
        <w:tc>
          <w:tcPr>
            <w:tcW w:w="794" w:type="dxa"/>
          </w:tcPr>
          <w:p w14:paraId="0EA47191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A5904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9CF45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12A6A9D" w14:textId="77777777" w:rsidTr="003148D4">
        <w:trPr>
          <w:cantSplit/>
        </w:trPr>
        <w:tc>
          <w:tcPr>
            <w:tcW w:w="794" w:type="dxa"/>
          </w:tcPr>
          <w:p w14:paraId="41D4748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87C89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274FB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4023BE70" w14:textId="77777777" w:rsidTr="003148D4">
        <w:trPr>
          <w:cantSplit/>
        </w:trPr>
        <w:tc>
          <w:tcPr>
            <w:tcW w:w="794" w:type="dxa"/>
          </w:tcPr>
          <w:p w14:paraId="7348CCE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EA42F0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16DCD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C881A3C" w14:textId="77777777" w:rsidTr="00280825">
        <w:trPr>
          <w:cantSplit/>
        </w:trPr>
        <w:tc>
          <w:tcPr>
            <w:tcW w:w="794" w:type="dxa"/>
          </w:tcPr>
          <w:p w14:paraId="364D925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F43AF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63423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47DDF9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6F030B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788C1C1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FA4E84B" w14:textId="77777777" w:rsidTr="003148D4">
        <w:trPr>
          <w:cantSplit/>
        </w:trPr>
        <w:tc>
          <w:tcPr>
            <w:tcW w:w="794" w:type="dxa"/>
          </w:tcPr>
          <w:p w14:paraId="4BF72222" w14:textId="77777777"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14:paraId="62E5455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0A3313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333FB0E" w14:textId="77777777" w:rsidTr="003148D4">
        <w:trPr>
          <w:cantSplit/>
        </w:trPr>
        <w:tc>
          <w:tcPr>
            <w:tcW w:w="794" w:type="dxa"/>
          </w:tcPr>
          <w:p w14:paraId="54707E1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A2AB1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8BB1E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2ECBA0A" w14:textId="77777777" w:rsidTr="003148D4">
        <w:trPr>
          <w:cantSplit/>
        </w:trPr>
        <w:tc>
          <w:tcPr>
            <w:tcW w:w="794" w:type="dxa"/>
          </w:tcPr>
          <w:p w14:paraId="7C32F44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D2C18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57588C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DBB40B7" w14:textId="77777777" w:rsidTr="003148D4">
        <w:trPr>
          <w:cantSplit/>
        </w:trPr>
        <w:tc>
          <w:tcPr>
            <w:tcW w:w="794" w:type="dxa"/>
          </w:tcPr>
          <w:p w14:paraId="7EAA00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F16DB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0AF08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84F724A" w14:textId="77777777" w:rsidTr="003148D4">
        <w:trPr>
          <w:cantSplit/>
        </w:trPr>
        <w:tc>
          <w:tcPr>
            <w:tcW w:w="794" w:type="dxa"/>
          </w:tcPr>
          <w:p w14:paraId="43AE911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01B6E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BD2FD62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9AD1F7A" w14:textId="77777777" w:rsidTr="00280825">
        <w:trPr>
          <w:cantSplit/>
        </w:trPr>
        <w:tc>
          <w:tcPr>
            <w:tcW w:w="794" w:type="dxa"/>
          </w:tcPr>
          <w:p w14:paraId="7AE06AFA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7500D2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9D651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5EC6ED32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E3BC7B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68D52C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88173D9" w14:textId="77777777" w:rsidTr="003148D4">
        <w:trPr>
          <w:cantSplit/>
        </w:trPr>
        <w:tc>
          <w:tcPr>
            <w:tcW w:w="794" w:type="dxa"/>
          </w:tcPr>
          <w:p w14:paraId="10868CCE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14:paraId="14D4750F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59B791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0E5BF6" w14:textId="77777777" w:rsidTr="003148D4">
        <w:trPr>
          <w:cantSplit/>
        </w:trPr>
        <w:tc>
          <w:tcPr>
            <w:tcW w:w="794" w:type="dxa"/>
          </w:tcPr>
          <w:p w14:paraId="0946156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B0453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5C5AA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040AA414" w14:textId="77777777" w:rsidTr="003148D4">
        <w:trPr>
          <w:cantSplit/>
        </w:trPr>
        <w:tc>
          <w:tcPr>
            <w:tcW w:w="794" w:type="dxa"/>
          </w:tcPr>
          <w:p w14:paraId="78EAB50B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306E8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00D949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33D5E44" w14:textId="77777777" w:rsidTr="003148D4">
        <w:trPr>
          <w:cantSplit/>
        </w:trPr>
        <w:tc>
          <w:tcPr>
            <w:tcW w:w="794" w:type="dxa"/>
          </w:tcPr>
          <w:p w14:paraId="2745355C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1CD6B3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65676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88550B9" w14:textId="77777777" w:rsidTr="003148D4">
        <w:trPr>
          <w:cantSplit/>
        </w:trPr>
        <w:tc>
          <w:tcPr>
            <w:tcW w:w="794" w:type="dxa"/>
          </w:tcPr>
          <w:p w14:paraId="1456543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E958A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FC0CD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4EE1423F" w14:textId="77777777" w:rsidTr="00280825">
        <w:trPr>
          <w:cantSplit/>
        </w:trPr>
        <w:tc>
          <w:tcPr>
            <w:tcW w:w="794" w:type="dxa"/>
          </w:tcPr>
          <w:p w14:paraId="1D76A107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0C388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B75583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18710A7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3E58484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D97C6C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65EB452E" w14:textId="77777777" w:rsidTr="003148D4">
        <w:trPr>
          <w:cantSplit/>
        </w:trPr>
        <w:tc>
          <w:tcPr>
            <w:tcW w:w="794" w:type="dxa"/>
          </w:tcPr>
          <w:p w14:paraId="7596B334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3165B83E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65A0129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1C59D1E" w14:textId="77777777" w:rsidTr="003148D4">
        <w:trPr>
          <w:cantSplit/>
        </w:trPr>
        <w:tc>
          <w:tcPr>
            <w:tcW w:w="794" w:type="dxa"/>
          </w:tcPr>
          <w:p w14:paraId="0DC9D3E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D2DE66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AA993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F97E484" w14:textId="77777777" w:rsidTr="003148D4">
        <w:trPr>
          <w:cantSplit/>
        </w:trPr>
        <w:tc>
          <w:tcPr>
            <w:tcW w:w="794" w:type="dxa"/>
          </w:tcPr>
          <w:p w14:paraId="05294737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9DCF1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1F65FA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63516621" w14:textId="77777777" w:rsidTr="003148D4">
        <w:trPr>
          <w:cantSplit/>
        </w:trPr>
        <w:tc>
          <w:tcPr>
            <w:tcW w:w="794" w:type="dxa"/>
          </w:tcPr>
          <w:p w14:paraId="2126546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7FB819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C66D05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A3AD8C3" w14:textId="77777777" w:rsidTr="003148D4">
        <w:trPr>
          <w:cantSplit/>
        </w:trPr>
        <w:tc>
          <w:tcPr>
            <w:tcW w:w="794" w:type="dxa"/>
          </w:tcPr>
          <w:p w14:paraId="44C7F00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4F456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2687F7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2F75BBAB" w14:textId="77777777" w:rsidTr="00280825">
        <w:trPr>
          <w:cantSplit/>
        </w:trPr>
        <w:tc>
          <w:tcPr>
            <w:tcW w:w="794" w:type="dxa"/>
          </w:tcPr>
          <w:p w14:paraId="5E9A75FF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ADAA93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AD6909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7B9EC89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1A356E8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49FDEA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519D6082" w14:textId="77777777" w:rsidTr="003148D4">
        <w:trPr>
          <w:cantSplit/>
        </w:trPr>
        <w:tc>
          <w:tcPr>
            <w:tcW w:w="794" w:type="dxa"/>
          </w:tcPr>
          <w:p w14:paraId="1582D0E8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56950BA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EECE86D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6AF7239" w14:textId="77777777" w:rsidTr="003148D4">
        <w:trPr>
          <w:cantSplit/>
        </w:trPr>
        <w:tc>
          <w:tcPr>
            <w:tcW w:w="794" w:type="dxa"/>
          </w:tcPr>
          <w:p w14:paraId="1D8C3CE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0A714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A832B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5BEB3BB" w14:textId="77777777" w:rsidTr="003148D4">
        <w:trPr>
          <w:cantSplit/>
        </w:trPr>
        <w:tc>
          <w:tcPr>
            <w:tcW w:w="794" w:type="dxa"/>
          </w:tcPr>
          <w:p w14:paraId="23BDCE5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A102EB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F9D72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C104C46" w14:textId="77777777" w:rsidTr="003148D4">
        <w:trPr>
          <w:cantSplit/>
        </w:trPr>
        <w:tc>
          <w:tcPr>
            <w:tcW w:w="794" w:type="dxa"/>
          </w:tcPr>
          <w:p w14:paraId="5001BCE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B833E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ABB37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564C5F" w14:textId="77777777" w:rsidTr="003148D4">
        <w:trPr>
          <w:cantSplit/>
        </w:trPr>
        <w:tc>
          <w:tcPr>
            <w:tcW w:w="794" w:type="dxa"/>
          </w:tcPr>
          <w:p w14:paraId="084AD8D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6CBD64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AA7BA4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64F4D7F" w14:textId="77777777" w:rsidTr="00280825">
        <w:trPr>
          <w:cantSplit/>
        </w:trPr>
        <w:tc>
          <w:tcPr>
            <w:tcW w:w="794" w:type="dxa"/>
          </w:tcPr>
          <w:p w14:paraId="6CBCB3D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E4C75C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5D0B27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035918A6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B81C77D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CEC499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05AA1FC8" w14:textId="77777777" w:rsidTr="003148D4">
        <w:trPr>
          <w:cantSplit/>
        </w:trPr>
        <w:tc>
          <w:tcPr>
            <w:tcW w:w="794" w:type="dxa"/>
          </w:tcPr>
          <w:p w14:paraId="0C133D79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92A0207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B9CB3CA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73618A6" w14:textId="77777777" w:rsidTr="003148D4">
        <w:trPr>
          <w:cantSplit/>
        </w:trPr>
        <w:tc>
          <w:tcPr>
            <w:tcW w:w="794" w:type="dxa"/>
          </w:tcPr>
          <w:p w14:paraId="6A91F58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84120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B4914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076B29A" w14:textId="77777777" w:rsidTr="003148D4">
        <w:trPr>
          <w:cantSplit/>
        </w:trPr>
        <w:tc>
          <w:tcPr>
            <w:tcW w:w="794" w:type="dxa"/>
          </w:tcPr>
          <w:p w14:paraId="315C79A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B33A2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CBD9F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F5E81C0" w14:textId="77777777" w:rsidTr="003148D4">
        <w:trPr>
          <w:cantSplit/>
        </w:trPr>
        <w:tc>
          <w:tcPr>
            <w:tcW w:w="794" w:type="dxa"/>
          </w:tcPr>
          <w:p w14:paraId="04AE82CF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DCEFE7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EC4D4D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9748581" w14:textId="77777777" w:rsidTr="003148D4">
        <w:trPr>
          <w:cantSplit/>
        </w:trPr>
        <w:tc>
          <w:tcPr>
            <w:tcW w:w="794" w:type="dxa"/>
          </w:tcPr>
          <w:p w14:paraId="27A4897A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3AE848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4EDFFA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3CE4DC2" w14:textId="77777777" w:rsidTr="00280825">
        <w:trPr>
          <w:cantSplit/>
        </w:trPr>
        <w:tc>
          <w:tcPr>
            <w:tcW w:w="794" w:type="dxa"/>
          </w:tcPr>
          <w:p w14:paraId="26325A5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BF8E98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8A0516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42743E0C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65F1EF56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77A7FD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1D8F2F11" w14:textId="77777777" w:rsidTr="003148D4">
        <w:trPr>
          <w:cantSplit/>
        </w:trPr>
        <w:tc>
          <w:tcPr>
            <w:tcW w:w="794" w:type="dxa"/>
          </w:tcPr>
          <w:p w14:paraId="007D217D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5B7A64B1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175C18F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0F02842" w14:textId="77777777" w:rsidTr="003148D4">
        <w:trPr>
          <w:cantSplit/>
        </w:trPr>
        <w:tc>
          <w:tcPr>
            <w:tcW w:w="794" w:type="dxa"/>
          </w:tcPr>
          <w:p w14:paraId="190D67C9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53495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329E50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51990A07" w14:textId="77777777" w:rsidTr="003148D4">
        <w:trPr>
          <w:cantSplit/>
        </w:trPr>
        <w:tc>
          <w:tcPr>
            <w:tcW w:w="794" w:type="dxa"/>
          </w:tcPr>
          <w:p w14:paraId="48454F2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FB846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145F4E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054B5CF" w14:textId="77777777" w:rsidTr="003148D4">
        <w:trPr>
          <w:cantSplit/>
        </w:trPr>
        <w:tc>
          <w:tcPr>
            <w:tcW w:w="794" w:type="dxa"/>
          </w:tcPr>
          <w:p w14:paraId="77228E7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BFBECD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E077D09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39D03587" w14:textId="77777777" w:rsidTr="003148D4">
        <w:trPr>
          <w:cantSplit/>
        </w:trPr>
        <w:tc>
          <w:tcPr>
            <w:tcW w:w="794" w:type="dxa"/>
          </w:tcPr>
          <w:p w14:paraId="3CCFA3A3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C56B1A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AA717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7F37D0A2" w14:textId="77777777" w:rsidTr="00280825">
        <w:trPr>
          <w:cantSplit/>
        </w:trPr>
        <w:tc>
          <w:tcPr>
            <w:tcW w:w="794" w:type="dxa"/>
          </w:tcPr>
          <w:p w14:paraId="03A25E94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1301C7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B4BD08A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14:paraId="68461D3B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468BF102" w14:textId="77777777"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A9C062" w14:textId="77777777"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14:paraId="2947A898" w14:textId="77777777" w:rsidTr="003148D4">
        <w:trPr>
          <w:cantSplit/>
        </w:trPr>
        <w:tc>
          <w:tcPr>
            <w:tcW w:w="794" w:type="dxa"/>
          </w:tcPr>
          <w:p w14:paraId="64DC5206" w14:textId="77777777"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7343A391" w14:textId="77777777"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04E6E764" w14:textId="77777777"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76D5EC5" w14:textId="77777777" w:rsidTr="003148D4">
        <w:trPr>
          <w:cantSplit/>
        </w:trPr>
        <w:tc>
          <w:tcPr>
            <w:tcW w:w="794" w:type="dxa"/>
          </w:tcPr>
          <w:p w14:paraId="3D1B8AB6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A54A7F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27D6EF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71A0EEB5" w14:textId="77777777" w:rsidTr="003148D4">
        <w:trPr>
          <w:cantSplit/>
        </w:trPr>
        <w:tc>
          <w:tcPr>
            <w:tcW w:w="794" w:type="dxa"/>
          </w:tcPr>
          <w:p w14:paraId="39D9A480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88A2EE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DDF7BE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23548CDB" w14:textId="77777777" w:rsidTr="003148D4">
        <w:trPr>
          <w:cantSplit/>
        </w:trPr>
        <w:tc>
          <w:tcPr>
            <w:tcW w:w="794" w:type="dxa"/>
          </w:tcPr>
          <w:p w14:paraId="45F292E2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F9CF22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8BF576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14:paraId="1B46C3D7" w14:textId="77777777" w:rsidTr="003148D4">
        <w:trPr>
          <w:cantSplit/>
        </w:trPr>
        <w:tc>
          <w:tcPr>
            <w:tcW w:w="794" w:type="dxa"/>
          </w:tcPr>
          <w:p w14:paraId="7DAC70FE" w14:textId="77777777"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77AC65" w14:textId="77777777"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1D7CBB" w14:textId="77777777"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5118A66" w14:textId="77777777" w:rsidTr="00280825">
        <w:trPr>
          <w:cantSplit/>
        </w:trPr>
        <w:tc>
          <w:tcPr>
            <w:tcW w:w="794" w:type="dxa"/>
          </w:tcPr>
          <w:p w14:paraId="04D3C189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B4619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CF70DAD" w14:textId="77777777"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4AE096A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CD4562C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FADC41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4326FB24" w14:textId="77777777" w:rsidTr="003148D4">
        <w:trPr>
          <w:cantSplit/>
        </w:trPr>
        <w:tc>
          <w:tcPr>
            <w:tcW w:w="794" w:type="dxa"/>
          </w:tcPr>
          <w:p w14:paraId="24FFA9C8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7F212AD4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36750AAA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211A110" w14:textId="77777777" w:rsidTr="003148D4">
        <w:trPr>
          <w:cantSplit/>
        </w:trPr>
        <w:tc>
          <w:tcPr>
            <w:tcW w:w="794" w:type="dxa"/>
          </w:tcPr>
          <w:p w14:paraId="497D76AF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3EF2E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2F9BE98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A116D6E" w14:textId="77777777" w:rsidTr="003148D4">
        <w:trPr>
          <w:cantSplit/>
        </w:trPr>
        <w:tc>
          <w:tcPr>
            <w:tcW w:w="794" w:type="dxa"/>
          </w:tcPr>
          <w:p w14:paraId="595CC677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36B366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88D26AB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848AD08" w14:textId="77777777" w:rsidTr="003148D4">
        <w:trPr>
          <w:cantSplit/>
        </w:trPr>
        <w:tc>
          <w:tcPr>
            <w:tcW w:w="794" w:type="dxa"/>
          </w:tcPr>
          <w:p w14:paraId="599FB960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977C5A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8A78CA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B97690D" w14:textId="77777777" w:rsidTr="003148D4">
        <w:trPr>
          <w:cantSplit/>
        </w:trPr>
        <w:tc>
          <w:tcPr>
            <w:tcW w:w="794" w:type="dxa"/>
          </w:tcPr>
          <w:p w14:paraId="2722E8F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503C8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2DBC22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5A400B97" w14:textId="77777777" w:rsidTr="00280825">
        <w:trPr>
          <w:cantSplit/>
        </w:trPr>
        <w:tc>
          <w:tcPr>
            <w:tcW w:w="794" w:type="dxa"/>
          </w:tcPr>
          <w:p w14:paraId="3AA5F11D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1FB3C4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099232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17A01E62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183A690D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DCC5E2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614DD8BB" w14:textId="77777777" w:rsidTr="003148D4">
        <w:trPr>
          <w:cantSplit/>
        </w:trPr>
        <w:tc>
          <w:tcPr>
            <w:tcW w:w="794" w:type="dxa"/>
          </w:tcPr>
          <w:p w14:paraId="74BA60AD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2D1BCD34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1E9BFD37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C7578BC" w14:textId="77777777" w:rsidTr="003148D4">
        <w:trPr>
          <w:cantSplit/>
        </w:trPr>
        <w:tc>
          <w:tcPr>
            <w:tcW w:w="794" w:type="dxa"/>
          </w:tcPr>
          <w:p w14:paraId="02806F28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34F041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F1B339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08A80F0" w14:textId="77777777" w:rsidTr="003148D4">
        <w:trPr>
          <w:cantSplit/>
        </w:trPr>
        <w:tc>
          <w:tcPr>
            <w:tcW w:w="794" w:type="dxa"/>
          </w:tcPr>
          <w:p w14:paraId="51A594C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49268D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58D906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E2B83E4" w14:textId="77777777" w:rsidTr="003148D4">
        <w:trPr>
          <w:cantSplit/>
        </w:trPr>
        <w:tc>
          <w:tcPr>
            <w:tcW w:w="794" w:type="dxa"/>
          </w:tcPr>
          <w:p w14:paraId="4C81552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AC641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89165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4B6B22C0" w14:textId="77777777" w:rsidTr="003148D4">
        <w:trPr>
          <w:cantSplit/>
        </w:trPr>
        <w:tc>
          <w:tcPr>
            <w:tcW w:w="794" w:type="dxa"/>
          </w:tcPr>
          <w:p w14:paraId="566F8BB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4F7C58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61EA6C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06C74B0D" w14:textId="77777777" w:rsidTr="00280825">
        <w:trPr>
          <w:cantSplit/>
        </w:trPr>
        <w:tc>
          <w:tcPr>
            <w:tcW w:w="794" w:type="dxa"/>
          </w:tcPr>
          <w:p w14:paraId="682100B5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24FB3E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696D6D0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4DFC66AA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03BBC009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4C2BDE9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0DCA065B" w14:textId="77777777" w:rsidTr="003148D4">
        <w:trPr>
          <w:cantSplit/>
        </w:trPr>
        <w:tc>
          <w:tcPr>
            <w:tcW w:w="794" w:type="dxa"/>
          </w:tcPr>
          <w:p w14:paraId="66FB6B7C" w14:textId="77777777"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56576B2F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72B7BC91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1428FCE" w14:textId="77777777" w:rsidTr="003148D4">
        <w:trPr>
          <w:cantSplit/>
        </w:trPr>
        <w:tc>
          <w:tcPr>
            <w:tcW w:w="794" w:type="dxa"/>
          </w:tcPr>
          <w:p w14:paraId="1A629851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7A2B4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DBF494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0895A759" w14:textId="77777777" w:rsidTr="003148D4">
        <w:trPr>
          <w:cantSplit/>
        </w:trPr>
        <w:tc>
          <w:tcPr>
            <w:tcW w:w="794" w:type="dxa"/>
          </w:tcPr>
          <w:p w14:paraId="5193BAF6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784323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B47267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90B31A6" w14:textId="77777777" w:rsidTr="003148D4">
        <w:trPr>
          <w:cantSplit/>
        </w:trPr>
        <w:tc>
          <w:tcPr>
            <w:tcW w:w="794" w:type="dxa"/>
          </w:tcPr>
          <w:p w14:paraId="7041B13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384115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257BC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0C266C8" w14:textId="77777777" w:rsidTr="003148D4">
        <w:trPr>
          <w:cantSplit/>
        </w:trPr>
        <w:tc>
          <w:tcPr>
            <w:tcW w:w="794" w:type="dxa"/>
          </w:tcPr>
          <w:p w14:paraId="3D7CA6C4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16719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1167A7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99E4EF2" w14:textId="77777777" w:rsidTr="00280825">
        <w:trPr>
          <w:cantSplit/>
        </w:trPr>
        <w:tc>
          <w:tcPr>
            <w:tcW w:w="794" w:type="dxa"/>
          </w:tcPr>
          <w:p w14:paraId="4CEDDCD3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3D602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9477C26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3C775D14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1672764E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31402A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49E0E2A0" w14:textId="77777777" w:rsidTr="003148D4">
        <w:trPr>
          <w:cantSplit/>
        </w:trPr>
        <w:tc>
          <w:tcPr>
            <w:tcW w:w="794" w:type="dxa"/>
          </w:tcPr>
          <w:p w14:paraId="4A3AAF97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14:paraId="486F2034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6A333764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304B64C8" w14:textId="77777777" w:rsidTr="003148D4">
        <w:trPr>
          <w:cantSplit/>
        </w:trPr>
        <w:tc>
          <w:tcPr>
            <w:tcW w:w="794" w:type="dxa"/>
          </w:tcPr>
          <w:p w14:paraId="5362F22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F0E72A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E0E8AF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2E6ABF5D" w14:textId="77777777" w:rsidTr="003148D4">
        <w:trPr>
          <w:cantSplit/>
        </w:trPr>
        <w:tc>
          <w:tcPr>
            <w:tcW w:w="794" w:type="dxa"/>
          </w:tcPr>
          <w:p w14:paraId="57661303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F44970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3B1FE05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A4B1511" w14:textId="77777777" w:rsidTr="003148D4">
        <w:trPr>
          <w:cantSplit/>
        </w:trPr>
        <w:tc>
          <w:tcPr>
            <w:tcW w:w="794" w:type="dxa"/>
          </w:tcPr>
          <w:p w14:paraId="503C3072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1B6134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6CCEE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4C4A99B" w14:textId="77777777" w:rsidTr="003148D4">
        <w:trPr>
          <w:cantSplit/>
        </w:trPr>
        <w:tc>
          <w:tcPr>
            <w:tcW w:w="794" w:type="dxa"/>
          </w:tcPr>
          <w:p w14:paraId="0D740525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F6195C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A37ABC0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11E833C7" w14:textId="77777777" w:rsidTr="00280825">
        <w:trPr>
          <w:cantSplit/>
        </w:trPr>
        <w:tc>
          <w:tcPr>
            <w:tcW w:w="794" w:type="dxa"/>
          </w:tcPr>
          <w:p w14:paraId="67AB9CBD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A8DB0C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41719A9" w14:textId="77777777"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14:paraId="363F4653" w14:textId="77777777" w:rsidTr="003148D4">
        <w:trPr>
          <w:cantSplit/>
        </w:trPr>
        <w:tc>
          <w:tcPr>
            <w:tcW w:w="794" w:type="dxa"/>
            <w:shd w:val="clear" w:color="auto" w:fill="auto"/>
          </w:tcPr>
          <w:p w14:paraId="55401CFE" w14:textId="77777777"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A529BF" w14:textId="77777777"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14:paraId="7ACD3356" w14:textId="77777777" w:rsidTr="003148D4">
        <w:trPr>
          <w:cantSplit/>
        </w:trPr>
        <w:tc>
          <w:tcPr>
            <w:tcW w:w="794" w:type="dxa"/>
          </w:tcPr>
          <w:p w14:paraId="3479B200" w14:textId="77777777"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14:paraId="3BAE674B" w14:textId="77777777"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14:paraId="2CBD720D" w14:textId="77777777"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5E140748" w14:textId="77777777" w:rsidTr="003148D4">
        <w:trPr>
          <w:cantSplit/>
        </w:trPr>
        <w:tc>
          <w:tcPr>
            <w:tcW w:w="794" w:type="dxa"/>
          </w:tcPr>
          <w:p w14:paraId="2D37698C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D8EAB7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9B13391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1AADBBD6" w14:textId="77777777" w:rsidTr="003148D4">
        <w:trPr>
          <w:cantSplit/>
        </w:trPr>
        <w:tc>
          <w:tcPr>
            <w:tcW w:w="794" w:type="dxa"/>
          </w:tcPr>
          <w:p w14:paraId="41684B8B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26ED09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604E6E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6AD11506" w14:textId="77777777" w:rsidTr="003148D4">
        <w:trPr>
          <w:cantSplit/>
        </w:trPr>
        <w:tc>
          <w:tcPr>
            <w:tcW w:w="794" w:type="dxa"/>
          </w:tcPr>
          <w:p w14:paraId="160BCD79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D64E6E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18BCA00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14:paraId="7F84741D" w14:textId="77777777" w:rsidTr="003148D4">
        <w:trPr>
          <w:cantSplit/>
        </w:trPr>
        <w:tc>
          <w:tcPr>
            <w:tcW w:w="794" w:type="dxa"/>
          </w:tcPr>
          <w:p w14:paraId="72207BC4" w14:textId="77777777"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390BDB" w14:textId="77777777"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88C1ED" w14:textId="77777777"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14:paraId="3B817FB5" w14:textId="77777777" w:rsidTr="00280825">
        <w:trPr>
          <w:cantSplit/>
        </w:trPr>
        <w:tc>
          <w:tcPr>
            <w:tcW w:w="794" w:type="dxa"/>
          </w:tcPr>
          <w:p w14:paraId="176786A1" w14:textId="77777777"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A49F55" w14:textId="77777777"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0D1818" w14:textId="77777777"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default" r:id="rId11"/>
      <w:footerReference w:type="default" r:id="rId12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0E25A" w14:textId="77777777" w:rsidR="00A60E16" w:rsidRDefault="00A60E16">
      <w:r>
        <w:separator/>
      </w:r>
    </w:p>
  </w:endnote>
  <w:endnote w:type="continuationSeparator" w:id="0">
    <w:p w14:paraId="47FE0B74" w14:textId="77777777" w:rsidR="00A60E16" w:rsidRDefault="00A6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48DA3" w14:textId="77777777" w:rsidR="00A60E16" w:rsidRPr="001F3A0F" w:rsidRDefault="00A60E16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0B16F6">
      <w:rPr>
        <w:rStyle w:val="PageNumber"/>
        <w:rFonts w:cs="B Nazanin"/>
        <w:noProof/>
        <w:sz w:val="20"/>
        <w:szCs w:val="20"/>
        <w:rtl/>
      </w:rPr>
      <w:t>18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D9899" w14:textId="77777777" w:rsidR="00A60E16" w:rsidRDefault="00A60E16">
      <w:r>
        <w:separator/>
      </w:r>
    </w:p>
  </w:footnote>
  <w:footnote w:type="continuationSeparator" w:id="0">
    <w:p w14:paraId="4E1530C8" w14:textId="77777777" w:rsidR="00A60E16" w:rsidRDefault="00A60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D2D06" w14:textId="77777777" w:rsidR="00A60E16" w:rsidRPr="006D36FD" w:rsidRDefault="00A60E16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E4600A" wp14:editId="53451F52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87AD8" w14:textId="7B0ACDB9" w:rsidR="00A60E16" w:rsidRPr="00420F46" w:rsidRDefault="00A60E16" w:rsidP="00E110B7">
                          <w:pPr>
                            <w:rPr>
                              <w:rFonts w:cs="B Nazanin"/>
                              <w:rtl/>
                            </w:rPr>
                          </w:pP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رشته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تخصصی</w:t>
                          </w: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: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معاونت بهداشتی</w:t>
                          </w:r>
                          <w:r w:rsidRPr="00420F46"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Sakkal Majalla" w:hAnsi="Sakkal Majalla" w:cs="Sakkal Majalla" w:hint="cs"/>
                              <w:rtl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 xml:space="preserve"> 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بهداشت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محیط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4600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14:paraId="12587AD8" w14:textId="7B0ACDB9" w:rsidR="00DF50E0" w:rsidRPr="00420F46" w:rsidRDefault="00DF50E0" w:rsidP="00E110B7">
                    <w:pPr>
                      <w:rPr>
                        <w:rFonts w:cs="B Nazanin"/>
                        <w:rtl/>
                      </w:rPr>
                    </w:pP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رشته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تخصصی</w:t>
                    </w: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: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معاونت بهداشتی</w:t>
                    </w:r>
                    <w:r w:rsidRPr="00420F46"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ascii="Sakkal Majalla" w:hAnsi="Sakkal Majalla" w:cs="Sakkal Majalla" w:hint="cs"/>
                        <w:rtl/>
                      </w:rPr>
                      <w:t>–</w:t>
                    </w:r>
                    <w:r>
                      <w:rPr>
                        <w:rFonts w:cs="B Nazanin" w:hint="cs"/>
                        <w:rtl/>
                      </w:rPr>
                      <w:t xml:space="preserve"> 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بهداشت </w:t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محیط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DCF75C4" wp14:editId="3AE5A609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B711C" w14:textId="1E659514" w:rsidR="00A60E16" w:rsidRPr="005937FB" w:rsidRDefault="00A60E16" w:rsidP="00A3514F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CF75C4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pJ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" filled="f" stroked="f">
              <v:textbox>
                <w:txbxContent>
                  <w:p w14:paraId="6A3B711C" w14:textId="1E659514" w:rsidR="00DF50E0" w:rsidRPr="005937FB" w:rsidRDefault="00DF50E0" w:rsidP="00A3514F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1F8C33" wp14:editId="30524DB4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6C483C" w14:textId="599AB0D2" w:rsidR="00A60E16" w:rsidRPr="005937FB" w:rsidRDefault="00A60E16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1F8C33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14:paraId="166C483C" w14:textId="599AB0D2" w:rsidR="00DF50E0" w:rsidRPr="005937FB" w:rsidRDefault="00DF50E0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607BCFAD" wp14:editId="08DAFF29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7B7D2B" wp14:editId="207DBA15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D880E51" w14:textId="77777777" w:rsidR="00A60E16" w:rsidRDefault="00A60E16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79A257A" w14:textId="77777777" w:rsidR="00A60E16" w:rsidRDefault="00A60E1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47B7D2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14:paraId="6D880E51" w14:textId="77777777" w:rsidR="00DF50E0" w:rsidRDefault="00DF50E0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179A257A" w14:textId="77777777" w:rsidR="00DF50E0" w:rsidRDefault="00DF50E0"/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070FB"/>
    <w:multiLevelType w:val="hybridMultilevel"/>
    <w:tmpl w:val="3FD66142"/>
    <w:lvl w:ilvl="0" w:tplc="5C00F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2E36"/>
    <w:multiLevelType w:val="hybridMultilevel"/>
    <w:tmpl w:val="49862094"/>
    <w:lvl w:ilvl="0" w:tplc="2ED28CE4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62646"/>
    <w:multiLevelType w:val="hybridMultilevel"/>
    <w:tmpl w:val="118C965E"/>
    <w:lvl w:ilvl="0" w:tplc="305CA96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CC8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0EE48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FA977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D89B4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C6515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ECAC7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689E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AA5F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437EFA"/>
    <w:multiLevelType w:val="hybridMultilevel"/>
    <w:tmpl w:val="DAB02356"/>
    <w:lvl w:ilvl="0" w:tplc="027CCF7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6" w15:restartNumberingAfterBreak="0">
    <w:nsid w:val="76EC7C54"/>
    <w:multiLevelType w:val="hybridMultilevel"/>
    <w:tmpl w:val="B6A66CDC"/>
    <w:lvl w:ilvl="0" w:tplc="697295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B77"/>
    <w:rsid w:val="00007F08"/>
    <w:rsid w:val="000243F2"/>
    <w:rsid w:val="00034C30"/>
    <w:rsid w:val="00063EF1"/>
    <w:rsid w:val="00072457"/>
    <w:rsid w:val="00075C78"/>
    <w:rsid w:val="0007792B"/>
    <w:rsid w:val="000808FE"/>
    <w:rsid w:val="000A1C98"/>
    <w:rsid w:val="000A7996"/>
    <w:rsid w:val="000B0F5C"/>
    <w:rsid w:val="000B16F6"/>
    <w:rsid w:val="000C2B94"/>
    <w:rsid w:val="000E4D0A"/>
    <w:rsid w:val="000E6411"/>
    <w:rsid w:val="000F71BD"/>
    <w:rsid w:val="001218DE"/>
    <w:rsid w:val="00136295"/>
    <w:rsid w:val="00136DA6"/>
    <w:rsid w:val="00141165"/>
    <w:rsid w:val="00143380"/>
    <w:rsid w:val="001517D6"/>
    <w:rsid w:val="00161A31"/>
    <w:rsid w:val="00161EA0"/>
    <w:rsid w:val="00166EA4"/>
    <w:rsid w:val="001712CC"/>
    <w:rsid w:val="00174532"/>
    <w:rsid w:val="001864BD"/>
    <w:rsid w:val="00194694"/>
    <w:rsid w:val="00194F6A"/>
    <w:rsid w:val="001A71CD"/>
    <w:rsid w:val="001C1FE1"/>
    <w:rsid w:val="001F3A0F"/>
    <w:rsid w:val="0022492A"/>
    <w:rsid w:val="00225D4A"/>
    <w:rsid w:val="00240F7F"/>
    <w:rsid w:val="00241758"/>
    <w:rsid w:val="002534E6"/>
    <w:rsid w:val="002560AB"/>
    <w:rsid w:val="00267CC7"/>
    <w:rsid w:val="00280825"/>
    <w:rsid w:val="002B5541"/>
    <w:rsid w:val="002C27F7"/>
    <w:rsid w:val="002C3C64"/>
    <w:rsid w:val="002D2570"/>
    <w:rsid w:val="002E069A"/>
    <w:rsid w:val="002E4DC9"/>
    <w:rsid w:val="002F3DEC"/>
    <w:rsid w:val="002F6A49"/>
    <w:rsid w:val="00305037"/>
    <w:rsid w:val="003148D4"/>
    <w:rsid w:val="00315481"/>
    <w:rsid w:val="0033484B"/>
    <w:rsid w:val="003514BE"/>
    <w:rsid w:val="003601B7"/>
    <w:rsid w:val="00362C71"/>
    <w:rsid w:val="00374FD1"/>
    <w:rsid w:val="00375B1C"/>
    <w:rsid w:val="00385201"/>
    <w:rsid w:val="003A6A83"/>
    <w:rsid w:val="003B77B8"/>
    <w:rsid w:val="003E54ED"/>
    <w:rsid w:val="003E5CD3"/>
    <w:rsid w:val="003E7990"/>
    <w:rsid w:val="003F434C"/>
    <w:rsid w:val="00400B1B"/>
    <w:rsid w:val="00403D00"/>
    <w:rsid w:val="00407EE6"/>
    <w:rsid w:val="0041029E"/>
    <w:rsid w:val="0041062D"/>
    <w:rsid w:val="0041074F"/>
    <w:rsid w:val="00420F46"/>
    <w:rsid w:val="00422BCF"/>
    <w:rsid w:val="00450F3A"/>
    <w:rsid w:val="00453C31"/>
    <w:rsid w:val="00453D61"/>
    <w:rsid w:val="00464440"/>
    <w:rsid w:val="004705F3"/>
    <w:rsid w:val="0047099D"/>
    <w:rsid w:val="00470C96"/>
    <w:rsid w:val="00471789"/>
    <w:rsid w:val="00472477"/>
    <w:rsid w:val="0048340C"/>
    <w:rsid w:val="00496441"/>
    <w:rsid w:val="004964B4"/>
    <w:rsid w:val="004A340F"/>
    <w:rsid w:val="004A48FC"/>
    <w:rsid w:val="004A65CD"/>
    <w:rsid w:val="004B32FD"/>
    <w:rsid w:val="004B43CA"/>
    <w:rsid w:val="004B4C87"/>
    <w:rsid w:val="004B62CD"/>
    <w:rsid w:val="004C0ABB"/>
    <w:rsid w:val="004E557F"/>
    <w:rsid w:val="004E6059"/>
    <w:rsid w:val="004F095E"/>
    <w:rsid w:val="00510E7A"/>
    <w:rsid w:val="005110C8"/>
    <w:rsid w:val="00512499"/>
    <w:rsid w:val="00516286"/>
    <w:rsid w:val="00531283"/>
    <w:rsid w:val="00544897"/>
    <w:rsid w:val="005460F2"/>
    <w:rsid w:val="005463D3"/>
    <w:rsid w:val="0055559C"/>
    <w:rsid w:val="00563F26"/>
    <w:rsid w:val="00572B29"/>
    <w:rsid w:val="0059285E"/>
    <w:rsid w:val="005937FB"/>
    <w:rsid w:val="00597025"/>
    <w:rsid w:val="005A6D71"/>
    <w:rsid w:val="005B352D"/>
    <w:rsid w:val="005C3793"/>
    <w:rsid w:val="005C4E45"/>
    <w:rsid w:val="005E213A"/>
    <w:rsid w:val="005F3B00"/>
    <w:rsid w:val="005F7F76"/>
    <w:rsid w:val="006227E8"/>
    <w:rsid w:val="00624C3D"/>
    <w:rsid w:val="00630F76"/>
    <w:rsid w:val="0063391A"/>
    <w:rsid w:val="00656630"/>
    <w:rsid w:val="00660C4F"/>
    <w:rsid w:val="00664F5C"/>
    <w:rsid w:val="00667D34"/>
    <w:rsid w:val="006832B6"/>
    <w:rsid w:val="00695D7A"/>
    <w:rsid w:val="006B0676"/>
    <w:rsid w:val="006B2E65"/>
    <w:rsid w:val="006C45A5"/>
    <w:rsid w:val="006D36FD"/>
    <w:rsid w:val="006D7D94"/>
    <w:rsid w:val="00700CA3"/>
    <w:rsid w:val="007035AC"/>
    <w:rsid w:val="00715BB2"/>
    <w:rsid w:val="00730DC0"/>
    <w:rsid w:val="00732AC7"/>
    <w:rsid w:val="00752BA7"/>
    <w:rsid w:val="0076020B"/>
    <w:rsid w:val="007648FF"/>
    <w:rsid w:val="00776D30"/>
    <w:rsid w:val="00786E99"/>
    <w:rsid w:val="00797D4F"/>
    <w:rsid w:val="007D1F63"/>
    <w:rsid w:val="007E0865"/>
    <w:rsid w:val="007E1F29"/>
    <w:rsid w:val="007E6B57"/>
    <w:rsid w:val="007F516F"/>
    <w:rsid w:val="00805D0A"/>
    <w:rsid w:val="00813B33"/>
    <w:rsid w:val="00815E83"/>
    <w:rsid w:val="008204B2"/>
    <w:rsid w:val="008401B5"/>
    <w:rsid w:val="00847B11"/>
    <w:rsid w:val="0085186B"/>
    <w:rsid w:val="008561E6"/>
    <w:rsid w:val="008613EF"/>
    <w:rsid w:val="00872512"/>
    <w:rsid w:val="00872B77"/>
    <w:rsid w:val="00877D24"/>
    <w:rsid w:val="00880240"/>
    <w:rsid w:val="0089421B"/>
    <w:rsid w:val="008975F5"/>
    <w:rsid w:val="008A1EC0"/>
    <w:rsid w:val="008A7303"/>
    <w:rsid w:val="008B0CC9"/>
    <w:rsid w:val="008B26AC"/>
    <w:rsid w:val="008C0642"/>
    <w:rsid w:val="008C28E7"/>
    <w:rsid w:val="008D49C9"/>
    <w:rsid w:val="00913D4C"/>
    <w:rsid w:val="0092121B"/>
    <w:rsid w:val="009223FD"/>
    <w:rsid w:val="009323FA"/>
    <w:rsid w:val="00932DDA"/>
    <w:rsid w:val="00970691"/>
    <w:rsid w:val="00974178"/>
    <w:rsid w:val="009741A5"/>
    <w:rsid w:val="009752E7"/>
    <w:rsid w:val="00983BDF"/>
    <w:rsid w:val="0098407B"/>
    <w:rsid w:val="009B24FF"/>
    <w:rsid w:val="009C31B4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32D2F"/>
    <w:rsid w:val="00A3514F"/>
    <w:rsid w:val="00A3569F"/>
    <w:rsid w:val="00A36075"/>
    <w:rsid w:val="00A40E1D"/>
    <w:rsid w:val="00A41E6C"/>
    <w:rsid w:val="00A44826"/>
    <w:rsid w:val="00A46E56"/>
    <w:rsid w:val="00A55D57"/>
    <w:rsid w:val="00A572DC"/>
    <w:rsid w:val="00A60E16"/>
    <w:rsid w:val="00A62ED9"/>
    <w:rsid w:val="00A67F7E"/>
    <w:rsid w:val="00A83656"/>
    <w:rsid w:val="00AC6DD7"/>
    <w:rsid w:val="00AC72BE"/>
    <w:rsid w:val="00AD0A79"/>
    <w:rsid w:val="00AD1158"/>
    <w:rsid w:val="00AD2465"/>
    <w:rsid w:val="00AE071F"/>
    <w:rsid w:val="00AE7B0B"/>
    <w:rsid w:val="00AF763F"/>
    <w:rsid w:val="00AF76D9"/>
    <w:rsid w:val="00B2449B"/>
    <w:rsid w:val="00B25760"/>
    <w:rsid w:val="00B3529A"/>
    <w:rsid w:val="00B624A8"/>
    <w:rsid w:val="00B91DD1"/>
    <w:rsid w:val="00B93860"/>
    <w:rsid w:val="00BA414B"/>
    <w:rsid w:val="00BC1A66"/>
    <w:rsid w:val="00BC6CCB"/>
    <w:rsid w:val="00BD1B4C"/>
    <w:rsid w:val="00BE5238"/>
    <w:rsid w:val="00BE60E2"/>
    <w:rsid w:val="00C0462F"/>
    <w:rsid w:val="00C05DC6"/>
    <w:rsid w:val="00C13B4C"/>
    <w:rsid w:val="00C25E1C"/>
    <w:rsid w:val="00C27E3C"/>
    <w:rsid w:val="00C33159"/>
    <w:rsid w:val="00C34B4E"/>
    <w:rsid w:val="00C350B5"/>
    <w:rsid w:val="00C36039"/>
    <w:rsid w:val="00C45620"/>
    <w:rsid w:val="00C604EF"/>
    <w:rsid w:val="00C6253A"/>
    <w:rsid w:val="00C733EB"/>
    <w:rsid w:val="00C80A8F"/>
    <w:rsid w:val="00C94BB1"/>
    <w:rsid w:val="00C94E35"/>
    <w:rsid w:val="00C95303"/>
    <w:rsid w:val="00CA41BE"/>
    <w:rsid w:val="00CC5F30"/>
    <w:rsid w:val="00CC7B97"/>
    <w:rsid w:val="00CD498F"/>
    <w:rsid w:val="00CD5E18"/>
    <w:rsid w:val="00CE529F"/>
    <w:rsid w:val="00CF55DB"/>
    <w:rsid w:val="00D03C49"/>
    <w:rsid w:val="00D07B8C"/>
    <w:rsid w:val="00D60ACE"/>
    <w:rsid w:val="00D60DB2"/>
    <w:rsid w:val="00D644E5"/>
    <w:rsid w:val="00D83D6C"/>
    <w:rsid w:val="00D87F2E"/>
    <w:rsid w:val="00D93609"/>
    <w:rsid w:val="00D95FC5"/>
    <w:rsid w:val="00DA0A0E"/>
    <w:rsid w:val="00DA6CEC"/>
    <w:rsid w:val="00DB3CA0"/>
    <w:rsid w:val="00DB6F73"/>
    <w:rsid w:val="00DF50E0"/>
    <w:rsid w:val="00DF650C"/>
    <w:rsid w:val="00E110B7"/>
    <w:rsid w:val="00E1698C"/>
    <w:rsid w:val="00E20861"/>
    <w:rsid w:val="00E375D4"/>
    <w:rsid w:val="00E4791B"/>
    <w:rsid w:val="00E625E8"/>
    <w:rsid w:val="00E649A3"/>
    <w:rsid w:val="00E66DDA"/>
    <w:rsid w:val="00E84A5D"/>
    <w:rsid w:val="00E850E7"/>
    <w:rsid w:val="00E86D60"/>
    <w:rsid w:val="00E921FB"/>
    <w:rsid w:val="00E9316C"/>
    <w:rsid w:val="00E93FB1"/>
    <w:rsid w:val="00EB72E9"/>
    <w:rsid w:val="00EC7033"/>
    <w:rsid w:val="00ED2E47"/>
    <w:rsid w:val="00ED5B61"/>
    <w:rsid w:val="00EE3566"/>
    <w:rsid w:val="00EF5619"/>
    <w:rsid w:val="00F04E33"/>
    <w:rsid w:val="00F06D86"/>
    <w:rsid w:val="00F1037A"/>
    <w:rsid w:val="00F37BDF"/>
    <w:rsid w:val="00F410CC"/>
    <w:rsid w:val="00F426A4"/>
    <w:rsid w:val="00F652D8"/>
    <w:rsid w:val="00F743AF"/>
    <w:rsid w:val="00F84E4C"/>
    <w:rsid w:val="00F87B18"/>
    <w:rsid w:val="00F90451"/>
    <w:rsid w:val="00F967F9"/>
    <w:rsid w:val="00FA0234"/>
    <w:rsid w:val="00FA6D61"/>
    <w:rsid w:val="00FD484B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1EA3745D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C27E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8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9800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98C7E-92D1-4878-A16E-4CCEF7DE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541</TotalTime>
  <Pages>64</Pages>
  <Words>4727</Words>
  <Characters>21500</Characters>
  <Application>Microsoft Office Word</Application>
  <DocSecurity>0</DocSecurity>
  <Lines>179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26175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Windows User</cp:lastModifiedBy>
  <cp:revision>27</cp:revision>
  <cp:lastPrinted>1900-12-31T19:30:00Z</cp:lastPrinted>
  <dcterms:created xsi:type="dcterms:W3CDTF">2025-06-10T04:55:00Z</dcterms:created>
  <dcterms:modified xsi:type="dcterms:W3CDTF">2025-06-17T17:07:00Z</dcterms:modified>
</cp:coreProperties>
</file>